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0E46" w:rsidRPr="00A8410F" w:rsidRDefault="00A70E46" w:rsidP="00A8410F">
      <w:pPr>
        <w:jc w:val="center"/>
        <w:rPr>
          <w:rFonts w:ascii="Arial" w:hAnsi="Arial" w:cs="Tahoma"/>
          <w:color w:val="000000"/>
          <w:sz w:val="20"/>
          <w:szCs w:val="20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2" o:spid="_x0000_s1026" type="#_x0000_t75" alt="http://chm-thai.onep.go.th/chm/data_province/Chiangmai/DATA/Philosopher/01.jpg" style="position:absolute;left:0;text-align:left;margin-left:405pt;margin-top:-27pt;width:78.75pt;height:111.75pt;z-index:251656192;visibility:visible" stroked="t" strokecolor="red" strokeweight="6pt">
            <v:stroke linestyle="thickBetweenThin"/>
            <v:imagedata r:id="rId7" o:title=""/>
            <w10:wrap type="square"/>
          </v:shape>
        </w:pict>
      </w: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แบบสำรวจข้อมูลภูมิปัญญาท้องถิ่น</w:t>
      </w:r>
      <w:r w:rsidRPr="00A8410F">
        <w:rPr>
          <w:rFonts w:ascii="Arial" w:hAnsi="Arial"/>
          <w:color w:val="000000"/>
          <w:sz w:val="20"/>
          <w:szCs w:val="20"/>
        </w:rPr>
        <w:t xml:space="preserve"> </w:t>
      </w:r>
    </w:p>
    <w:p w:rsidR="00A70E46" w:rsidRPr="00767C50" w:rsidRDefault="00A70E46" w:rsidP="00767C50">
      <w:pPr>
        <w:spacing w:after="0"/>
        <w:jc w:val="center"/>
        <w:rPr>
          <w:rFonts w:ascii="TH Niramit AS" w:hAnsi="TH Niramit AS" w:cs="TH Niramit AS"/>
          <w:b/>
          <w:bCs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สาขา อุตสาหกรรมและหัตถกรรม</w:t>
      </w:r>
    </w:p>
    <w:p w:rsidR="00A70E46" w:rsidRPr="00767C50" w:rsidRDefault="00A70E46" w:rsidP="00767C50">
      <w:pPr>
        <w:spacing w:after="0"/>
        <w:jc w:val="center"/>
        <w:rPr>
          <w:rFonts w:ascii="TH Niramit AS" w:hAnsi="TH Niramit AS" w:cs="TH Niramit AS"/>
          <w:b/>
          <w:bCs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ศูนย์การศึกษานอกระบบและการศึกษาตามอัธยาศัยอำเภอสารภี</w:t>
      </w:r>
    </w:p>
    <w:p w:rsidR="00A70E46" w:rsidRPr="00767C50" w:rsidRDefault="00A70E46" w:rsidP="00663275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๑. ประวัติ</w:t>
      </w:r>
    </w:p>
    <w:p w:rsidR="00A70E46" w:rsidRPr="00767C50" w:rsidRDefault="00A70E46" w:rsidP="00663275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 w:rsidRPr="00663275">
        <w:rPr>
          <w:rFonts w:ascii="TH Niramit AS" w:hAnsi="TH Niramit AS" w:cs="TH Niramit AS"/>
          <w:sz w:val="32"/>
          <w:szCs w:val="32"/>
        </w:rPr>
        <w:tab/>
      </w: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๑.๑ ประวัติส่วนตัว</w:t>
      </w:r>
    </w:p>
    <w:p w:rsidR="00A70E46" w:rsidRPr="00663275" w:rsidRDefault="00A70E46" w:rsidP="00663275">
      <w:pPr>
        <w:spacing w:after="0"/>
        <w:rPr>
          <w:rFonts w:ascii="TH Niramit AS" w:hAnsi="TH Niramit AS" w:cs="TH Niramit AS"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ชื่อ</w:t>
      </w:r>
      <w:r w:rsidRPr="00663275">
        <w:rPr>
          <w:rFonts w:ascii="TH Niramit AS" w:hAnsi="TH Niramit AS" w:cs="TH Niramit AS"/>
          <w:sz w:val="32"/>
          <w:szCs w:val="32"/>
          <w:cs/>
        </w:rPr>
        <w:t xml:space="preserve">  นายบุญรวย</w:t>
      </w:r>
      <w:r w:rsidRPr="00663275">
        <w:rPr>
          <w:rFonts w:ascii="TH Niramit AS" w:hAnsi="TH Niramit AS" w:cs="TH Niramit AS"/>
          <w:sz w:val="32"/>
          <w:szCs w:val="32"/>
          <w:cs/>
        </w:rPr>
        <w:tab/>
      </w:r>
      <w:r w:rsidRPr="00663275">
        <w:rPr>
          <w:rFonts w:ascii="TH Niramit AS" w:hAnsi="TH Niramit AS" w:cs="TH Niramit AS"/>
          <w:sz w:val="32"/>
          <w:szCs w:val="32"/>
          <w:cs/>
        </w:rPr>
        <w:tab/>
      </w: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นามสกุล</w:t>
      </w:r>
      <w:r w:rsidRPr="00663275">
        <w:rPr>
          <w:rFonts w:ascii="TH Niramit AS" w:hAnsi="TH Niramit AS" w:cs="TH Niramit AS"/>
          <w:sz w:val="32"/>
          <w:szCs w:val="32"/>
          <w:cs/>
        </w:rPr>
        <w:t xml:space="preserve">  ปุกแก้ว</w:t>
      </w:r>
      <w:r w:rsidRPr="00663275">
        <w:rPr>
          <w:rFonts w:ascii="TH Niramit AS" w:hAnsi="TH Niramit AS" w:cs="TH Niramit AS"/>
          <w:sz w:val="32"/>
          <w:szCs w:val="32"/>
          <w:cs/>
        </w:rPr>
        <w:tab/>
      </w:r>
      <w:r w:rsidRPr="00663275">
        <w:rPr>
          <w:rFonts w:ascii="TH Niramit AS" w:hAnsi="TH Niramit AS" w:cs="TH Niramit AS"/>
          <w:sz w:val="32"/>
          <w:szCs w:val="32"/>
          <w:cs/>
        </w:rPr>
        <w:tab/>
      </w: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สกุลเดิม</w:t>
      </w:r>
      <w:r w:rsidRPr="00663275">
        <w:rPr>
          <w:rFonts w:ascii="TH Niramit AS" w:hAnsi="TH Niramit AS" w:cs="TH Niramit AS"/>
          <w:sz w:val="32"/>
          <w:szCs w:val="32"/>
          <w:cs/>
        </w:rPr>
        <w:t xml:space="preserve">  ปุกแก้ว</w:t>
      </w:r>
    </w:p>
    <w:p w:rsidR="00A70E46" w:rsidRPr="00663275" w:rsidRDefault="00A70E46" w:rsidP="00663275">
      <w:pPr>
        <w:spacing w:after="0"/>
        <w:rPr>
          <w:rFonts w:ascii="TH Niramit AS" w:hAnsi="TH Niramit AS" w:cs="TH Niramit AS"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เชื้อชาติ</w:t>
      </w:r>
      <w:r w:rsidRPr="00663275">
        <w:rPr>
          <w:rFonts w:ascii="TH Niramit AS" w:hAnsi="TH Niramit AS" w:cs="TH Niramit AS"/>
          <w:sz w:val="32"/>
          <w:szCs w:val="32"/>
          <w:cs/>
        </w:rPr>
        <w:t xml:space="preserve">  ไทย</w:t>
      </w:r>
      <w:r w:rsidRPr="00663275">
        <w:rPr>
          <w:rFonts w:ascii="TH Niramit AS" w:hAnsi="TH Niramit AS" w:cs="TH Niramit AS"/>
          <w:sz w:val="32"/>
          <w:szCs w:val="32"/>
          <w:cs/>
        </w:rPr>
        <w:tab/>
      </w:r>
      <w:r w:rsidRPr="00663275">
        <w:rPr>
          <w:rFonts w:ascii="TH Niramit AS" w:hAnsi="TH Niramit AS" w:cs="TH Niramit AS"/>
          <w:sz w:val="32"/>
          <w:szCs w:val="32"/>
          <w:cs/>
        </w:rPr>
        <w:tab/>
      </w: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สัญชาติ</w:t>
      </w:r>
      <w:r w:rsidRPr="00663275">
        <w:rPr>
          <w:rFonts w:ascii="TH Niramit AS" w:hAnsi="TH Niramit AS" w:cs="TH Niramit AS"/>
          <w:sz w:val="32"/>
          <w:szCs w:val="32"/>
          <w:cs/>
        </w:rPr>
        <w:t xml:space="preserve">  ไทย</w:t>
      </w:r>
      <w:r w:rsidRPr="00663275">
        <w:rPr>
          <w:rFonts w:ascii="TH Niramit AS" w:hAnsi="TH Niramit AS" w:cs="TH Niramit AS"/>
          <w:sz w:val="32"/>
          <w:szCs w:val="32"/>
          <w:cs/>
        </w:rPr>
        <w:tab/>
      </w:r>
      <w:r w:rsidRPr="00663275">
        <w:rPr>
          <w:rFonts w:ascii="TH Niramit AS" w:hAnsi="TH Niramit AS" w:cs="TH Niramit AS"/>
          <w:sz w:val="32"/>
          <w:szCs w:val="32"/>
          <w:cs/>
        </w:rPr>
        <w:tab/>
      </w: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เลขประจำตัวประชาชน</w:t>
      </w:r>
      <w:r w:rsidRPr="00663275">
        <w:rPr>
          <w:rFonts w:ascii="TH Niramit AS" w:hAnsi="TH Niramit AS" w:cs="TH Niramit AS"/>
          <w:sz w:val="32"/>
          <w:szCs w:val="32"/>
          <w:cs/>
        </w:rPr>
        <w:t xml:space="preserve">  ๓๕๐ ๑๙๐๐ ๑๖๑๙๙ ๑</w:t>
      </w:r>
    </w:p>
    <w:p w:rsidR="00A70E46" w:rsidRPr="00663275" w:rsidRDefault="00A70E46" w:rsidP="00663275">
      <w:pPr>
        <w:spacing w:after="0"/>
        <w:rPr>
          <w:rFonts w:ascii="TH Niramit AS" w:hAnsi="TH Niramit AS" w:cs="TH Niramit AS"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วัน เดือน ปี ที่เกิด</w:t>
      </w:r>
      <w:r w:rsidRPr="00663275">
        <w:rPr>
          <w:rFonts w:ascii="TH Niramit AS" w:hAnsi="TH Niramit AS" w:cs="TH Niramit AS"/>
          <w:sz w:val="32"/>
          <w:szCs w:val="32"/>
          <w:cs/>
        </w:rPr>
        <w:t xml:space="preserve">  ๕ กุมภาพันธ์  ๒๔๘๔</w:t>
      </w:r>
      <w:r w:rsidRPr="00663275">
        <w:rPr>
          <w:rFonts w:ascii="TH Niramit AS" w:hAnsi="TH Niramit AS" w:cs="TH Niramit AS"/>
          <w:sz w:val="32"/>
          <w:szCs w:val="32"/>
          <w:cs/>
        </w:rPr>
        <w:tab/>
      </w:r>
      <w:r w:rsidRPr="00663275">
        <w:rPr>
          <w:rFonts w:ascii="TH Niramit AS" w:hAnsi="TH Niramit AS" w:cs="TH Niramit AS"/>
          <w:sz w:val="32"/>
          <w:szCs w:val="32"/>
          <w:cs/>
        </w:rPr>
        <w:tab/>
      </w: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อายุ</w:t>
      </w:r>
      <w:r w:rsidRPr="00663275">
        <w:rPr>
          <w:rFonts w:ascii="TH Niramit AS" w:hAnsi="TH Niramit AS" w:cs="TH Niramit AS"/>
          <w:sz w:val="32"/>
          <w:szCs w:val="32"/>
          <w:cs/>
        </w:rPr>
        <w:t xml:space="preserve">  ๗๑  ปี</w:t>
      </w:r>
    </w:p>
    <w:p w:rsidR="00A70E46" w:rsidRDefault="00A70E46" w:rsidP="00663275">
      <w:pPr>
        <w:spacing w:after="0"/>
        <w:rPr>
          <w:rFonts w:ascii="TH Niramit AS" w:hAnsi="TH Niramit AS" w:cs="TH Niramit AS"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ภูมิลำเนา (บ้านเกิด)</w:t>
      </w:r>
      <w:r w:rsidRPr="00663275">
        <w:rPr>
          <w:rFonts w:ascii="TH Niramit AS" w:hAnsi="TH Niramit AS" w:cs="TH Niramit AS"/>
          <w:sz w:val="32"/>
          <w:szCs w:val="32"/>
          <w:cs/>
        </w:rPr>
        <w:t xml:space="preserve"> ๓๓/๓ หมู่ที่ ๓ ต.บ้านกลาง  อ.สารภี  จ.เชียงใหม่</w:t>
      </w:r>
    </w:p>
    <w:p w:rsidR="00A70E46" w:rsidRPr="00767C50" w:rsidRDefault="00A70E46" w:rsidP="00663275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ทื่อยู่ปัจจุบัน (ที่สามารถติดต่อได้)</w:t>
      </w:r>
    </w:p>
    <w:p w:rsidR="00A70E46" w:rsidRDefault="00A70E46" w:rsidP="00663275">
      <w:p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บ้านเลขที่ ๓๓/๓   บ้านกลาง  หมู่ที่ ๓  ตำบลท่าวังตาล  อำเภอสารภี  จังหวัดเชียงใหม่ ๕๐๑๔๐</w:t>
      </w:r>
    </w:p>
    <w:p w:rsidR="00A70E46" w:rsidRDefault="00A70E46" w:rsidP="00663275">
      <w:pPr>
        <w:spacing w:after="0"/>
        <w:rPr>
          <w:rFonts w:ascii="TH Niramit AS" w:hAnsi="TH Niramit AS" w:cs="TH Niramit AS"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โทรศัพท์บ้าน</w:t>
      </w:r>
      <w:r>
        <w:rPr>
          <w:rFonts w:ascii="TH Niramit AS" w:hAnsi="TH Niramit AS" w:cs="TH Niramit AS"/>
          <w:sz w:val="32"/>
          <w:szCs w:val="32"/>
          <w:cs/>
        </w:rPr>
        <w:t xml:space="preserve">  -  </w:t>
      </w: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 xml:space="preserve">โทรศัพท์มือถือ </w:t>
      </w:r>
      <w:r>
        <w:rPr>
          <w:rFonts w:ascii="TH Niramit AS" w:hAnsi="TH Niramit AS" w:cs="TH Niramit AS"/>
          <w:sz w:val="32"/>
          <w:szCs w:val="32"/>
          <w:cs/>
        </w:rPr>
        <w:t xml:space="preserve"> ๐๘๙-๙๙๙๖๑๘๐</w:t>
      </w:r>
    </w:p>
    <w:p w:rsidR="00A70E46" w:rsidRDefault="00A70E46" w:rsidP="00663275">
      <w:pPr>
        <w:spacing w:after="0"/>
        <w:rPr>
          <w:rFonts w:ascii="TH Niramit AS" w:hAnsi="TH Niramit AS" w:cs="TH Niramit AS"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สถานที่ทำงาน/กลุ่ม</w:t>
      </w:r>
      <w:r>
        <w:rPr>
          <w:rFonts w:ascii="TH Niramit AS" w:hAnsi="TH Niramit AS" w:cs="TH Niramit AS"/>
          <w:sz w:val="32"/>
          <w:szCs w:val="32"/>
          <w:cs/>
        </w:rPr>
        <w:t xml:space="preserve"> ณ บ้านเลขที่ ๓๓/๓   บ้านกลาง  หมู่ที่ ๓  ตำบลท่าวังตาล  อำเภอสารภี    จังหวัดเชียงใหม่</w:t>
      </w:r>
    </w:p>
    <w:p w:rsidR="00A70E46" w:rsidRDefault="00A70E46" w:rsidP="00663275">
      <w:pPr>
        <w:spacing w:after="0"/>
        <w:rPr>
          <w:rFonts w:ascii="TH Niramit AS" w:hAnsi="TH Niramit AS" w:cs="TH Niramit AS"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วุฒิการศึกษา/ระดับการศึกษา</w:t>
      </w:r>
      <w:r>
        <w:rPr>
          <w:rFonts w:ascii="TH Niramit AS" w:hAnsi="TH Niramit AS" w:cs="TH Niramit AS"/>
          <w:sz w:val="32"/>
          <w:szCs w:val="32"/>
        </w:rPr>
        <w:t xml:space="preserve">  </w:t>
      </w:r>
      <w:r>
        <w:rPr>
          <w:rFonts w:ascii="TH Niramit AS" w:hAnsi="TH Niramit AS" w:cs="TH Niramit AS"/>
          <w:sz w:val="32"/>
          <w:szCs w:val="32"/>
          <w:cs/>
        </w:rPr>
        <w:t>ป.๔</w:t>
      </w:r>
    </w:p>
    <w:p w:rsidR="00A70E46" w:rsidRDefault="00A70E46" w:rsidP="00663275">
      <w:p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ปัจจุบันประกอบอาชีพ  งานประดิษฐ์ศิลปะจากกะลามะพร้าว</w:t>
      </w:r>
    </w:p>
    <w:p w:rsidR="00A70E46" w:rsidRPr="00767C50" w:rsidRDefault="00A70E46" w:rsidP="003C28EB">
      <w:pPr>
        <w:spacing w:after="0"/>
        <w:ind w:firstLine="720"/>
        <w:rPr>
          <w:rFonts w:ascii="TH Niramit AS" w:hAnsi="TH Niramit AS" w:cs="TH Niramit AS"/>
          <w:b/>
          <w:bCs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๑.๒ ประวัติครอบครัว</w:t>
      </w:r>
    </w:p>
    <w:p w:rsidR="00A70E46" w:rsidRDefault="00A70E46" w:rsidP="00663275">
      <w:pPr>
        <w:spacing w:after="0"/>
        <w:rPr>
          <w:rFonts w:ascii="TH Niramit AS" w:hAnsi="TH Niramit AS" w:cs="TH Niramit AS"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ชื่อบิดา</w:t>
      </w:r>
      <w:r>
        <w:rPr>
          <w:rFonts w:ascii="TH Niramit AS" w:hAnsi="TH Niramit AS" w:cs="TH Niramit AS"/>
          <w:sz w:val="32"/>
          <w:szCs w:val="32"/>
          <w:cs/>
        </w:rPr>
        <w:t xml:space="preserve">  นายดี  ปุกแก้ว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ชื่อมารดา</w:t>
      </w:r>
      <w:r>
        <w:rPr>
          <w:rFonts w:ascii="TH Niramit AS" w:hAnsi="TH Niramit AS" w:cs="TH Niramit AS"/>
          <w:sz w:val="32"/>
          <w:szCs w:val="32"/>
          <w:cs/>
        </w:rPr>
        <w:t xml:space="preserve">  นางเอื้อย  ปุกแก้ว</w:t>
      </w:r>
    </w:p>
    <w:p w:rsidR="00A70E46" w:rsidRDefault="00A70E46" w:rsidP="00663275">
      <w:pPr>
        <w:spacing w:after="0"/>
        <w:rPr>
          <w:rFonts w:ascii="TH Niramit AS" w:hAnsi="TH Niramit AS" w:cs="TH Niramit AS"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อาชีพบิดา</w:t>
      </w:r>
      <w:r>
        <w:rPr>
          <w:rFonts w:ascii="TH Niramit AS" w:hAnsi="TH Niramit AS" w:cs="TH Niramit AS"/>
          <w:sz w:val="32"/>
          <w:szCs w:val="32"/>
          <w:cs/>
        </w:rPr>
        <w:t xml:space="preserve">  ทำไร่  ทำสวน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อาชีพมารดา</w:t>
      </w:r>
      <w:r>
        <w:rPr>
          <w:rFonts w:ascii="TH Niramit AS" w:hAnsi="TH Niramit AS" w:cs="TH Niramit AS"/>
          <w:sz w:val="32"/>
          <w:szCs w:val="32"/>
          <w:cs/>
        </w:rPr>
        <w:t xml:space="preserve"> ทำไร่ ทำสวน</w:t>
      </w:r>
    </w:p>
    <w:p w:rsidR="00A70E46" w:rsidRDefault="00A70E46" w:rsidP="00663275">
      <w:pPr>
        <w:spacing w:after="0"/>
        <w:rPr>
          <w:rFonts w:ascii="TH Niramit AS" w:hAnsi="TH Niramit AS" w:cs="TH Niramit AS"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เป็นบุตรคนที่</w:t>
      </w:r>
      <w:r>
        <w:rPr>
          <w:rFonts w:ascii="TH Niramit AS" w:hAnsi="TH Niramit AS" w:cs="TH Niramit AS"/>
          <w:sz w:val="32"/>
          <w:szCs w:val="32"/>
          <w:cs/>
        </w:rPr>
        <w:t xml:space="preserve"> ๖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ในจำนวนพี่น้อง</w:t>
      </w:r>
      <w:r>
        <w:rPr>
          <w:rFonts w:ascii="TH Niramit AS" w:hAnsi="TH Niramit AS" w:cs="TH Niramit AS"/>
          <w:sz w:val="32"/>
          <w:szCs w:val="32"/>
          <w:cs/>
        </w:rPr>
        <w:t xml:space="preserve">  ๗  คน</w:t>
      </w:r>
    </w:p>
    <w:p w:rsidR="00A70E46" w:rsidRDefault="00A70E46" w:rsidP="003C28EB">
      <w:pPr>
        <w:pStyle w:val="1"/>
        <w:numPr>
          <w:ilvl w:val="0"/>
          <w:numId w:val="1"/>
        </w:num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ชื่อ-นามสกุล  นายศรีมูล  ปุกแก้ว</w:t>
      </w:r>
      <w:r>
        <w:rPr>
          <w:rFonts w:ascii="TH Niramit AS" w:hAnsi="TH Niramit AS" w:cs="TH Niramit AS"/>
          <w:sz w:val="32"/>
          <w:szCs w:val="32"/>
          <w:cs/>
        </w:rPr>
        <w:tab/>
        <w:t>อาชีพ  ทำไร่ ทำสวน</w:t>
      </w:r>
    </w:p>
    <w:p w:rsidR="00A70E46" w:rsidRDefault="00A70E46" w:rsidP="003C28EB">
      <w:pPr>
        <w:pStyle w:val="1"/>
        <w:numPr>
          <w:ilvl w:val="0"/>
          <w:numId w:val="1"/>
        </w:num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ชื่อ-นามสกุล  นางแก้ว  ทาทะวงค์</w:t>
      </w:r>
      <w:r>
        <w:rPr>
          <w:rFonts w:ascii="TH Niramit AS" w:hAnsi="TH Niramit AS" w:cs="TH Niramit AS"/>
          <w:sz w:val="32"/>
          <w:szCs w:val="32"/>
          <w:cs/>
        </w:rPr>
        <w:tab/>
        <w:t>อาชีพ  รับจ้าง  ทำสวน</w:t>
      </w:r>
    </w:p>
    <w:p w:rsidR="00A70E46" w:rsidRDefault="00A70E46" w:rsidP="003C28EB">
      <w:pPr>
        <w:pStyle w:val="1"/>
        <w:numPr>
          <w:ilvl w:val="0"/>
          <w:numId w:val="1"/>
        </w:num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ชื่อ-นามสกุล  นางจันทร์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  <w:t>อาชีพ  -</w:t>
      </w:r>
    </w:p>
    <w:p w:rsidR="00A70E46" w:rsidRDefault="00A70E46" w:rsidP="003C28EB">
      <w:pPr>
        <w:pStyle w:val="1"/>
        <w:numPr>
          <w:ilvl w:val="0"/>
          <w:numId w:val="1"/>
        </w:num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ชื่อ-นามสกุล  นางผัด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  <w:t>อาชีพ  -</w:t>
      </w:r>
    </w:p>
    <w:p w:rsidR="00A70E46" w:rsidRDefault="00A70E46" w:rsidP="003C28EB">
      <w:pPr>
        <w:pStyle w:val="1"/>
        <w:numPr>
          <w:ilvl w:val="0"/>
          <w:numId w:val="1"/>
        </w:num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ชื่อ-นามสกุล  นางเลื่อน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  <w:t>อาชีพ  ค้าขาย</w:t>
      </w:r>
    </w:p>
    <w:p w:rsidR="00A70E46" w:rsidRDefault="00A70E46" w:rsidP="003C28EB">
      <w:pPr>
        <w:pStyle w:val="1"/>
        <w:numPr>
          <w:ilvl w:val="0"/>
          <w:numId w:val="1"/>
        </w:num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นายุบญลอย  ปุกแก้ว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  <w:t>อาชีพ  รับจ้าง</w:t>
      </w:r>
    </w:p>
    <w:p w:rsidR="00A70E46" w:rsidRDefault="00A70E46" w:rsidP="003C28EB">
      <w:pPr>
        <w:spacing w:after="0"/>
        <w:rPr>
          <w:rFonts w:ascii="TH Niramit AS" w:hAnsi="TH Niramit AS" w:cs="TH Niramit AS"/>
          <w:sz w:val="32"/>
          <w:szCs w:val="32"/>
        </w:rPr>
      </w:pPr>
    </w:p>
    <w:p w:rsidR="00A70E46" w:rsidRDefault="00A70E46" w:rsidP="003C28EB">
      <w:pPr>
        <w:spacing w:after="0"/>
        <w:rPr>
          <w:rFonts w:ascii="TH Niramit AS" w:hAnsi="TH Niramit AS" w:cs="TH Niramit AS"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สามี/ภรรยา</w:t>
      </w:r>
      <w:r>
        <w:rPr>
          <w:rFonts w:ascii="TH Niramit AS" w:hAnsi="TH Niramit AS" w:cs="TH Niramit AS"/>
          <w:sz w:val="32"/>
          <w:szCs w:val="32"/>
          <w:cs/>
        </w:rPr>
        <w:t xml:space="preserve">  ชื่อ  นางศรีพรรณ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(นามสกุลเดิม)</w:t>
      </w:r>
      <w:r>
        <w:rPr>
          <w:rFonts w:ascii="TH Niramit AS" w:hAnsi="TH Niramit AS" w:cs="TH Niramit AS"/>
          <w:sz w:val="32"/>
          <w:szCs w:val="32"/>
          <w:cs/>
        </w:rPr>
        <w:t xml:space="preserve">  มณีราม</w:t>
      </w:r>
    </w:p>
    <w:p w:rsidR="00A70E46" w:rsidRDefault="00A70E46" w:rsidP="003C28EB">
      <w:pPr>
        <w:spacing w:after="0"/>
        <w:rPr>
          <w:rFonts w:ascii="TH Niramit AS" w:hAnsi="TH Niramit AS" w:cs="TH Niramit AS"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มีบุตรชาย</w:t>
      </w:r>
      <w:r>
        <w:rPr>
          <w:rFonts w:ascii="TH Niramit AS" w:hAnsi="TH Niramit AS" w:cs="TH Niramit AS"/>
          <w:sz w:val="32"/>
          <w:szCs w:val="32"/>
          <w:cs/>
        </w:rPr>
        <w:t xml:space="preserve"> ๑  คน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 xml:space="preserve">บุตรหญิง </w:t>
      </w:r>
      <w:r>
        <w:rPr>
          <w:rFonts w:ascii="TH Niramit AS" w:hAnsi="TH Niramit AS" w:cs="TH Niramit AS"/>
          <w:sz w:val="32"/>
          <w:szCs w:val="32"/>
          <w:cs/>
        </w:rPr>
        <w:t xml:space="preserve"> ๓  คน  </w:t>
      </w: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รวมทั้งหมด</w:t>
      </w:r>
      <w:r>
        <w:rPr>
          <w:rFonts w:ascii="TH Niramit AS" w:hAnsi="TH Niramit AS" w:cs="TH Niramit AS"/>
          <w:sz w:val="32"/>
          <w:szCs w:val="32"/>
          <w:cs/>
        </w:rPr>
        <w:t xml:space="preserve">  ๔  คน</w:t>
      </w:r>
    </w:p>
    <w:p w:rsidR="00A70E46" w:rsidRPr="00767C50" w:rsidRDefault="00A70E46" w:rsidP="003C28EB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ได้แก่ (ระบุชื่อ-นามสกุล)</w:t>
      </w:r>
    </w:p>
    <w:p w:rsidR="00A70E46" w:rsidRDefault="00A70E46" w:rsidP="003C644C">
      <w:pPr>
        <w:pStyle w:val="1"/>
        <w:numPr>
          <w:ilvl w:val="0"/>
          <w:numId w:val="2"/>
        </w:num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ชื่อ-นามสกุล  นางสาวอรุณี  ปุกแก้ว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  <w:t>อาชีพ  ลูกจ้าง</w:t>
      </w:r>
    </w:p>
    <w:p w:rsidR="00A70E46" w:rsidRDefault="00A70E46" w:rsidP="003C644C">
      <w:pPr>
        <w:pStyle w:val="1"/>
        <w:numPr>
          <w:ilvl w:val="0"/>
          <w:numId w:val="2"/>
        </w:num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ชื่อ-นามสกุล  นางสาวชัชดาภรณ์  ปุกแก้ว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  <w:t>อาชีพ</w:t>
      </w:r>
      <w:r>
        <w:rPr>
          <w:rFonts w:ascii="TH Niramit AS" w:hAnsi="TH Niramit AS" w:cs="TH Niramit AS"/>
          <w:sz w:val="32"/>
          <w:szCs w:val="32"/>
        </w:rPr>
        <w:t xml:space="preserve">  </w:t>
      </w:r>
      <w:r>
        <w:rPr>
          <w:rFonts w:ascii="TH Niramit AS" w:hAnsi="TH Niramit AS" w:cs="TH Niramit AS"/>
          <w:sz w:val="32"/>
          <w:szCs w:val="32"/>
          <w:cs/>
        </w:rPr>
        <w:t>รับราชการ</w:t>
      </w:r>
    </w:p>
    <w:p w:rsidR="00A70E46" w:rsidRDefault="00A70E46" w:rsidP="003C644C">
      <w:pPr>
        <w:pStyle w:val="1"/>
        <w:numPr>
          <w:ilvl w:val="0"/>
          <w:numId w:val="2"/>
        </w:num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ชื่อ-นามสกุล  นางสาวอรุณี</w:t>
      </w:r>
      <w:r>
        <w:rPr>
          <w:rFonts w:ascii="TH Niramit AS" w:hAnsi="TH Niramit AS" w:cs="TH Niramit AS"/>
          <w:sz w:val="32"/>
          <w:szCs w:val="32"/>
          <w:cs/>
        </w:rPr>
        <w:tab/>
        <w:t xml:space="preserve">  ปุกแก้ว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  <w:t>อาชีพ  เสียชีวิต</w:t>
      </w:r>
    </w:p>
    <w:p w:rsidR="00A70E46" w:rsidRDefault="00A70E46" w:rsidP="003C644C">
      <w:pPr>
        <w:pStyle w:val="1"/>
        <w:numPr>
          <w:ilvl w:val="0"/>
          <w:numId w:val="2"/>
        </w:num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ชื่อ-นามสกุล  อดิศักดิ์  ปุกแก้ว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  <w:t>อาชีพ  รับจ้าง</w:t>
      </w:r>
    </w:p>
    <w:p w:rsidR="00A70E46" w:rsidRPr="00767C50" w:rsidRDefault="00A70E46" w:rsidP="003C644C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๒. ประวัติชีวิตและผลงาน</w:t>
      </w:r>
    </w:p>
    <w:p w:rsidR="00A70E46" w:rsidRPr="00767C50" w:rsidRDefault="00A70E46" w:rsidP="003C644C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</w:rPr>
        <w:tab/>
      </w: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๒.๑  มีความรู้ความสามารถ/ความเชี่ยวชาญ  ทางด้านใด</w:t>
      </w:r>
    </w:p>
    <w:p w:rsidR="00A70E46" w:rsidRDefault="00A70E46" w:rsidP="003C644C">
      <w:p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ab/>
        <w:t xml:space="preserve"> </w:t>
      </w:r>
      <w:r>
        <w:rPr>
          <w:rFonts w:ascii="TH Niramit AS" w:hAnsi="TH Niramit AS" w:cs="TH Niramit AS"/>
          <w:sz w:val="32"/>
          <w:szCs w:val="32"/>
          <w:cs/>
        </w:rPr>
        <w:tab/>
        <w:t>อุตสาหกรรมและหัตถกรรม</w:t>
      </w:r>
    </w:p>
    <w:p w:rsidR="00A70E46" w:rsidRPr="00767C50" w:rsidRDefault="00A70E46" w:rsidP="003C644C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ab/>
      </w:r>
      <w:r w:rsidRPr="00767C50">
        <w:rPr>
          <w:rFonts w:ascii="TH Niramit AS" w:hAnsi="TH Niramit AS" w:cs="TH Niramit AS"/>
          <w:b/>
          <w:bCs/>
          <w:sz w:val="32"/>
          <w:szCs w:val="32"/>
          <w:cs/>
        </w:rPr>
        <w:t>๒.๒  การเรียนรู้จากชีวิตในวัยเด็กจนกระทั่งได้รับการถ่ายทอด  ได้เรียนจนมีความรู้  มีความสามารถ  มีความเชี่ยวชาญ  ในงานที่ทำ  หรือประกอบอาชีพ  ตามข้อ ๒.๑</w:t>
      </w:r>
    </w:p>
    <w:p w:rsidR="00A70E46" w:rsidRPr="009D2F49" w:rsidRDefault="00A70E46" w:rsidP="009D2F49">
      <w:p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</w:rPr>
        <w:tab/>
      </w:r>
      <w:r w:rsidRPr="009D2F49">
        <w:rPr>
          <w:rFonts w:ascii="TH Niramit AS" w:hAnsi="TH Niramit AS" w:cs="TH Niramit AS"/>
          <w:sz w:val="32"/>
          <w:szCs w:val="32"/>
          <w:cs/>
        </w:rPr>
        <w:t>ชีวิตในวัยเด็กนั้น  คุณลุงได้เล่าว่าก็มีชีวิตประจำวันเช่นเด็กทั่วไป ที่พ่อแม่มีอาชีพทำไร่ทำสวน ก็</w:t>
      </w:r>
      <w:r>
        <w:rPr>
          <w:rFonts w:ascii="TH Niramit AS" w:hAnsi="TH Niramit AS" w:cs="TH Niramit AS"/>
          <w:sz w:val="32"/>
          <w:szCs w:val="32"/>
          <w:cs/>
        </w:rPr>
        <w:t>ช่วยงานครอบครัว  แต่เนื่องจากคุณ</w:t>
      </w:r>
      <w:r w:rsidRPr="009D2F49">
        <w:rPr>
          <w:rFonts w:ascii="TH Niramit AS" w:hAnsi="TH Niramit AS" w:cs="TH Niramit AS"/>
          <w:sz w:val="32"/>
          <w:szCs w:val="32"/>
          <w:cs/>
        </w:rPr>
        <w:t>ลุงมีพี่น้องมาก ทุกคนจึงจำเป็นต้องช่วยกันทำงานเพื่อหารายได้มาจุนเจือครอบครัว  ด้วยอายุแค่เพียง ๑๐  กว่าปีคุณลุง ก็ได้ออกหางานรับจ้าง เป็นกรรมกรก่อสร้างต่างๆ  ในขณะที่ทำงานนั้นคุณลุงเห็นลวดลาย</w:t>
      </w:r>
      <w:r>
        <w:rPr>
          <w:rFonts w:ascii="TH Niramit AS" w:hAnsi="TH Niramit AS" w:cs="TH Niramit AS"/>
          <w:sz w:val="32"/>
          <w:szCs w:val="32"/>
          <w:cs/>
        </w:rPr>
        <w:t>ฉลุ</w:t>
      </w:r>
      <w:r w:rsidRPr="009D2F49">
        <w:rPr>
          <w:rFonts w:ascii="TH Niramit AS" w:hAnsi="TH Niramit AS" w:cs="TH Niramit AS"/>
          <w:sz w:val="32"/>
          <w:szCs w:val="32"/>
          <w:cs/>
        </w:rPr>
        <w:t xml:space="preserve">ต่างๆที่ใช้ในการตกแต่งและสร้างบ้านเรือนในสมัยก่อน คุณ ลุงรู้สึกชอบลวดลายเหล่านี้มาก มีความอ่อนช้อยสวยงาม ในตอนนั้นคุณลุงเริ่มที่จะทดลองวาดลวดลายต่างๆแล้ว  เมื่อผู้ใหญ่เห็นก็เกิดความชื่นชอบ ชื่นชม  เมื่อมีเวลาว่างคุณลุงมักชอบประดิษฐ์เครื่องมือ เครื่องใช้จากเศษวัสดุที่มีอยู่เป็นประจำ  คุณลุงยังคงทำงานเป็นลูกจ้างและกรรมกรก่อสร้างจนถึงอายุ  ๓๐  ปี  จากลูกจ้าง กลายมาเป็นผู้รับเหมาก่อสร้างเสียเอง  เพราะเป็นงานที่คุณลุงรักและสามารถหารายได้เลี้ยงครอบครัวได้เป็นอย่างดี  ต่อมาเมื่อคุณลุงอายุมากขึ้นคุณลุงจึงเลิกอาชีพรับเหมาก่อสร้างแต่ตลอดระยะเวลาที่ผ่านมาคุณลุงก็ยังคงประดิษฐ์เครื่องมือ เครื่องใช้จากเศษวัสดุเสมอมาเมื่อมีเวลาว่าง  เมื่อคุณลุงอายุราวๆ ๕๐ ปี  </w:t>
      </w:r>
      <w:r w:rsidRPr="009D2F49">
        <w:rPr>
          <w:rFonts w:cs="TH Niramit AS"/>
          <w:sz w:val="32"/>
          <w:szCs w:val="32"/>
          <w:cs/>
        </w:rPr>
        <w:t>ลุงบุญรวย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เริ่มประดิษฐ์ผลิตภัณฑ์จากกะลามะพร้าวโดยเห็นว่าในหมู่บ้านมีมะพร้าวจำนวนมากไม่มีใครนำไปใช้ประโยชน์เลยรู้สึกเสียดายจึงเริ่มนำมาทำเป็นกระบวยตักน้ำดื่ม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ทัพพี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เชิงเทียน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เป็นต้น</w:t>
      </w:r>
      <w:r w:rsidRPr="009D2F49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9D2F49">
        <w:rPr>
          <w:rFonts w:cs="TH Niramit AS"/>
          <w:sz w:val="32"/>
          <w:szCs w:val="32"/>
          <w:cs/>
        </w:rPr>
        <w:t>จากนั้นทางรัฐบาลให้การสนับสนุนโดยมีโครงการหนึ่งตำบลหนึ่งผลิตภัณฑ์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จึงมีการพัฒนารูปแบบผลิตภัณฑ์ต่าง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ๆ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มากขึ้น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นอกจากผลิตภัณฑ์เดิม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ๆ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แล้วยังมีการประดิษฐ์โคมไฟที่ทำจากกะลามะพร้าวซึ่งได้รับความสนใจเป็นอย่างมาก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บางครั้งลูกค้ามาสั่งสินค้าและนำแบบมาให้ดูก็สามารถทำได้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บางชิ้นก็จะมีการตกแต่งลวดลายบน</w:t>
      </w:r>
    </w:p>
    <w:p w:rsidR="00A70E46" w:rsidRDefault="00A70E46" w:rsidP="009D2F49">
      <w:pPr>
        <w:autoSpaceDE w:val="0"/>
        <w:autoSpaceDN w:val="0"/>
        <w:adjustRightInd w:val="0"/>
        <w:spacing w:after="0" w:line="240" w:lineRule="auto"/>
        <w:rPr>
          <w:rFonts w:cs="TH Niramit AS"/>
          <w:sz w:val="32"/>
          <w:szCs w:val="32"/>
        </w:rPr>
      </w:pPr>
      <w:r w:rsidRPr="009D2F49">
        <w:rPr>
          <w:rFonts w:cs="TH Niramit AS"/>
          <w:sz w:val="32"/>
          <w:szCs w:val="32"/>
          <w:cs/>
        </w:rPr>
        <w:t>กะลามะพร้าวโดยใช้สว่านเจาะและเครื่องฉลุส่วนการสืบทอดลุงบุญรวยได้ถ่ายทอดให้กับลูกหลานแต่</w:t>
      </w:r>
      <w:r>
        <w:rPr>
          <w:rFonts w:cs="TH Niramit AS"/>
          <w:sz w:val="32"/>
          <w:szCs w:val="32"/>
          <w:cs/>
        </w:rPr>
        <w:t xml:space="preserve"> </w:t>
      </w:r>
      <w:r w:rsidRPr="009D2F49">
        <w:rPr>
          <w:rFonts w:cs="TH Niramit AS"/>
          <w:sz w:val="32"/>
          <w:szCs w:val="32"/>
          <w:cs/>
        </w:rPr>
        <w:t>ก็ไม่ได้รับความสนใจเนื่องจากลูกหลานมีงานประจำอยู่แล้ว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ประกอบกับไม่มีการรวมกลุ่มกันภายในหมู่บ้านทำให้ในอนาคตงานหัตถกรรมจากกะลามะพร้าวเหล่านี้อาจจะสูญหายไปเนื่องจากขาดคนสืบทอด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และปัญหาหลักอีกปัญหาหนึ่ง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คือ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ปัญหาทางด้านต้นทุนเนื่องจากการผลิตต้องใช้ทุนค่อนข้างสูง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บ่อยครั้ง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ผู้ที่มารับไปจำหน่ายไม่ได้วางมัดจำไว้ล่วงหน้าถ้าขายได้จึงจะนำเงินมาให้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จึงเป็นสาเหตุให้ผู้ผลิตขาดแคลนเงินทุน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ในส่วนปัญหานี้ทางหน่วยงานของรัฐก็ได้ยื่นข้อเสนอให้ลุงบุญรวยไปกู้เงินจากธนาคารของรัฐรวมถึงกองทุนของรัฐ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แต่เงื่อนไขก็คือจะต้องมีการรวมกลุ่มถึงจะกู้เงินจากหน่วยงานของรัฐได้ดังนั้นคุณลุงบุญรวยจึงไม่สามารถไปกู้ได้ทุกวันนี้ผลผลิตในแต่ละวันจึงมีไม่มากนัก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คุณลุงบุญรวยจะผลิตต่อเมื่อมีลูกค้ามาสั่งเท่านั้น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แต่ถ้ามีผู้มาสั่งทำเป็นจำนวนมากก็ไม่สามารถทำได้ทันเนื่องจากไม่มีผู้ช่วย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ลุงบุญรวยจะรับทำเฉพาะผู้ที่มาสั่งจำนวนน้อย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ๆ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เท่านั้นผลิตภัณฑ์ที่ได้รับความนิยมในปัจจุบันและมีผู้สั่งทำจำนวนมาก</w:t>
      </w:r>
    </w:p>
    <w:p w:rsidR="00A70E46" w:rsidRPr="009D2F49" w:rsidRDefault="00A70E46" w:rsidP="009D2F49">
      <w:pPr>
        <w:autoSpaceDE w:val="0"/>
        <w:autoSpaceDN w:val="0"/>
        <w:adjustRightInd w:val="0"/>
        <w:spacing w:after="0" w:line="240" w:lineRule="auto"/>
        <w:rPr>
          <w:rFonts w:cs="TH Niramit AS"/>
          <w:sz w:val="32"/>
          <w:szCs w:val="32"/>
          <w:cs/>
        </w:rPr>
      </w:pPr>
      <w:r w:rsidRPr="009D2F49">
        <w:rPr>
          <w:rFonts w:ascii="TH Niramit AS" w:hAnsi="TH Niramit AS" w:cs="TH Niramit AS"/>
          <w:sz w:val="32"/>
          <w:szCs w:val="32"/>
          <w:cs/>
        </w:rPr>
        <w:tab/>
        <w:t>แต่สิ่งที่คุณลุงบุญรวยบอกกับทุกๆคนที่มาเยี</w:t>
      </w:r>
      <w:r>
        <w:rPr>
          <w:rFonts w:ascii="TH Niramit AS" w:hAnsi="TH Niramit AS" w:cs="TH Niramit AS"/>
          <w:sz w:val="32"/>
          <w:szCs w:val="32"/>
          <w:cs/>
        </w:rPr>
        <w:t>่</w:t>
      </w:r>
      <w:r w:rsidRPr="009D2F49">
        <w:rPr>
          <w:rFonts w:ascii="TH Niramit AS" w:hAnsi="TH Niramit AS" w:cs="TH Niramit AS"/>
          <w:sz w:val="32"/>
          <w:szCs w:val="32"/>
          <w:cs/>
        </w:rPr>
        <w:t>ยมชม หรือมาศึกษาดูงานเสมอมา คือถ้าใครมีใจรักและชื่นชอบงานศิลปะจากกะลามะพร้าวคุณลุงพร้อมที่จะถ่ายทอดความรู</w:t>
      </w:r>
      <w:r>
        <w:rPr>
          <w:rFonts w:ascii="TH Niramit AS" w:hAnsi="TH Niramit AS" w:cs="TH Niramit AS"/>
          <w:sz w:val="32"/>
          <w:szCs w:val="32"/>
          <w:cs/>
        </w:rPr>
        <w:t>้โดยไม่หวงวิชา  เพื่อเป็นการอนุรั</w:t>
      </w:r>
      <w:r w:rsidRPr="009D2F49">
        <w:rPr>
          <w:rFonts w:ascii="TH Niramit AS" w:hAnsi="TH Niramit AS" w:cs="TH Niramit AS"/>
          <w:sz w:val="32"/>
          <w:szCs w:val="32"/>
          <w:cs/>
        </w:rPr>
        <w:t>กษ์ภูมิปัญญานี้ไว้ คุณลุงยังพูดติดตลกว่าโลกมันร้อน หันมาใช้วัสดุจากธรรมชาติกันเถอะสงสารโลกจัง สิ่งมีชีวิตอยู่กันไม่ได้</w:t>
      </w:r>
      <w:r w:rsidRPr="009D2F49">
        <w:rPr>
          <w:rFonts w:ascii="TH Niramit AS" w:hAnsi="TH Niramit AS" w:cs="TH Niramit AS"/>
          <w:sz w:val="32"/>
          <w:szCs w:val="32"/>
          <w:cs/>
        </w:rPr>
        <w:tab/>
      </w:r>
    </w:p>
    <w:p w:rsidR="00A70E46" w:rsidRDefault="00A70E46" w:rsidP="00755992">
      <w:pPr>
        <w:tabs>
          <w:tab w:val="left" w:pos="900"/>
        </w:tabs>
        <w:spacing w:after="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8801A0">
        <w:rPr>
          <w:rFonts w:ascii="TH Niramit AS" w:hAnsi="TH Niramit AS" w:cs="TH Niramit AS"/>
          <w:b/>
          <w:bCs/>
          <w:sz w:val="32"/>
          <w:szCs w:val="32"/>
          <w:cs/>
        </w:rPr>
        <w:t>๓. ประสบการณ์ทำงานด้านที่เชี่ยวชาญ</w:t>
      </w:r>
    </w:p>
    <w:p w:rsidR="00A70E46" w:rsidRPr="00D37A72" w:rsidRDefault="00A70E46" w:rsidP="00755992">
      <w:pPr>
        <w:tabs>
          <w:tab w:val="left" w:pos="900"/>
        </w:tabs>
        <w:spacing w:after="0"/>
        <w:jc w:val="thaiDistribute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8801A0">
        <w:rPr>
          <w:rFonts w:ascii="TH Niramit AS" w:hAnsi="TH Niramit AS" w:cs="TH Niramit AS"/>
          <w:sz w:val="32"/>
          <w:szCs w:val="32"/>
          <w:cs/>
        </w:rPr>
        <w:t xml:space="preserve">   </w:t>
      </w: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>๓.๑  ด้านที่เชี่ยวชาญเฉพาะเรื่องเฉพาะทาง ( ระบุความรู้ ความสามารถในการทำงานที่เป็นอาชีพรายได้ หรือ งานช่วยเหลือสังคม / ชุมชน ตามที่เสนอในข้อ ๒.๑ )</w:t>
      </w:r>
    </w:p>
    <w:p w:rsidR="00A70E46" w:rsidRPr="009D2F49" w:rsidRDefault="00A70E46" w:rsidP="00FB4FA8">
      <w:pPr>
        <w:autoSpaceDE w:val="0"/>
        <w:autoSpaceDN w:val="0"/>
        <w:adjustRightInd w:val="0"/>
        <w:spacing w:after="0" w:line="240" w:lineRule="auto"/>
        <w:rPr>
          <w:rFonts w:ascii="TH Niramit AS" w:eastAsia="AngsanaNew" w:hAnsi="TH Niramit AS" w:cs="TH Niramit AS"/>
          <w:sz w:val="32"/>
          <w:szCs w:val="32"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Pr="00755992">
        <w:rPr>
          <w:rFonts w:ascii="TH Niramit AS" w:hAnsi="TH Niramit AS" w:cs="TH Niramit AS"/>
          <w:sz w:val="32"/>
          <w:szCs w:val="32"/>
          <w:cs/>
        </w:rPr>
        <w:t>เนื่องจากคุณลุงบุญรวยประกอบอาชีพรับเหมาก่อสร้างและเป็นคนที่มีความสนใจในเรื่องของลวดลายต่างๆมาตั้งแต่เด็ก ทำให้คุณลุงมีความชำนาญในการออกแบบลวดลายบนโคมไฟและผลิตภัณฑ์ต่างๆจากกะลามะพร้าว ทำให้ลวดลายและรูปแบบผลิตภัณฑ์มีความแปลกใหม่และไม่เหมือนใคร</w:t>
      </w:r>
      <w:r>
        <w:rPr>
          <w:rFonts w:ascii="TH Niramit AS" w:hAnsi="TH Niramit AS" w:cs="TH Niramit AS"/>
          <w:sz w:val="32"/>
          <w:szCs w:val="32"/>
          <w:cs/>
        </w:rPr>
        <w:t xml:space="preserve"> และสามารถสร้างรายได้ โดยสิ้นค้าที่ได้รับความสนใจและมีผู้สั่งซื้อจำนวนมาก  </w:t>
      </w:r>
      <w:r w:rsidRPr="009D2F49">
        <w:rPr>
          <w:rFonts w:cs="TH Niramit AS"/>
          <w:sz w:val="32"/>
          <w:szCs w:val="32"/>
          <w:cs/>
        </w:rPr>
        <w:t>คือ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โคมไฟมะพร้าวซึ่งโคมไฟชุดหนึ่งจะใช้เวลาทำ</w:t>
      </w:r>
      <w:r>
        <w:rPr>
          <w:rFonts w:ascii="TH Niramit AS" w:eastAsia="AngsanaNew" w:hAnsi="TH Niramit AS" w:cs="TH Niramit AS"/>
          <w:sz w:val="32"/>
          <w:szCs w:val="32"/>
        </w:rPr>
        <w:t xml:space="preserve"> </w:t>
      </w:r>
      <w:r>
        <w:rPr>
          <w:rFonts w:cs="TH Niramit AS"/>
          <w:sz w:val="32"/>
          <w:szCs w:val="32"/>
          <w:cs/>
        </w:rPr>
        <w:t>๑</w:t>
      </w:r>
      <w:r>
        <w:rPr>
          <w:rFonts w:ascii="TH Niramit AS" w:eastAsia="AngsanaNew" w:hAnsi="TH Niramit AS" w:cs="TH Niramit AS"/>
          <w:sz w:val="32"/>
          <w:szCs w:val="32"/>
        </w:rPr>
        <w:t>-</w:t>
      </w:r>
      <w:r>
        <w:rPr>
          <w:rFonts w:cs="TH Niramit AS"/>
          <w:sz w:val="32"/>
          <w:szCs w:val="32"/>
          <w:cs/>
        </w:rPr>
        <w:t>๒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วัน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ต้นทุนสินค้าโคมไฟแต่ละชิ้นประมาณ</w:t>
      </w:r>
      <w:r>
        <w:rPr>
          <w:rFonts w:cs="TH Niramit AS"/>
          <w:sz w:val="32"/>
          <w:szCs w:val="32"/>
          <w:cs/>
        </w:rPr>
        <w:t>๓๐๐</w:t>
      </w:r>
      <w:r>
        <w:rPr>
          <w:rFonts w:ascii="TH Niramit AS" w:eastAsia="AngsanaNew" w:hAnsi="TH Niramit AS" w:cs="TH Niramit AS"/>
          <w:sz w:val="32"/>
          <w:szCs w:val="32"/>
        </w:rPr>
        <w:t>-</w:t>
      </w:r>
      <w:r>
        <w:rPr>
          <w:rFonts w:cs="TH Niramit AS"/>
          <w:sz w:val="32"/>
          <w:szCs w:val="32"/>
          <w:cs/>
        </w:rPr>
        <w:t>๕๐๐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บาทและราคาจำหน่ายประมาณชิ้นละ</w:t>
      </w:r>
      <w:r>
        <w:rPr>
          <w:rFonts w:ascii="TH Niramit AS" w:eastAsia="AngsanaNew" w:hAnsi="TH Niramit AS" w:cs="TH Niramit AS"/>
          <w:sz w:val="32"/>
          <w:szCs w:val="32"/>
        </w:rPr>
        <w:t xml:space="preserve"> </w:t>
      </w:r>
      <w:r>
        <w:rPr>
          <w:rFonts w:cs="TH Niramit AS"/>
          <w:sz w:val="32"/>
          <w:szCs w:val="32"/>
          <w:cs/>
        </w:rPr>
        <w:t>๕๐๐</w:t>
      </w:r>
      <w:r>
        <w:rPr>
          <w:rFonts w:ascii="TH Niramit AS" w:eastAsia="AngsanaNew" w:hAnsi="TH Niramit AS" w:cs="TH Niramit AS"/>
          <w:sz w:val="32"/>
          <w:szCs w:val="32"/>
        </w:rPr>
        <w:t>-</w:t>
      </w:r>
      <w:r>
        <w:rPr>
          <w:rFonts w:cs="TH Niramit AS"/>
          <w:sz w:val="32"/>
          <w:szCs w:val="32"/>
          <w:cs/>
        </w:rPr>
        <w:t>๗๐๐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บาท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ซึ่งก็แล้วแต่จำนวนกะลาและความสวยงาม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ทุกวันนี้คุณลุงมีรายได้เฉลี่ยต่อเดือนประมาณ</w:t>
      </w:r>
      <w:r>
        <w:rPr>
          <w:rFonts w:ascii="TH Niramit AS" w:eastAsia="AngsanaNew" w:hAnsi="TH Niramit AS" w:cs="TH Niramit AS"/>
          <w:sz w:val="32"/>
          <w:szCs w:val="32"/>
        </w:rPr>
        <w:t xml:space="preserve"> </w:t>
      </w:r>
      <w:r>
        <w:rPr>
          <w:rFonts w:cs="TH Niramit AS"/>
          <w:sz w:val="32"/>
          <w:szCs w:val="32"/>
          <w:cs/>
        </w:rPr>
        <w:t>๑๐</w:t>
      </w:r>
      <w:r>
        <w:rPr>
          <w:rFonts w:ascii="TH Niramit AS" w:eastAsia="AngsanaNew" w:hAnsi="TH Niramit AS" w:cs="TH Niramit AS"/>
          <w:sz w:val="32"/>
          <w:szCs w:val="32"/>
        </w:rPr>
        <w:t>,</w:t>
      </w:r>
      <w:r>
        <w:rPr>
          <w:rFonts w:cs="TH Niramit AS"/>
          <w:sz w:val="32"/>
          <w:szCs w:val="32"/>
          <w:cs/>
        </w:rPr>
        <w:t>๐๐๐</w:t>
      </w:r>
      <w:r w:rsidRPr="009D2F49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9D2F49">
        <w:rPr>
          <w:rFonts w:cs="TH Niramit AS"/>
          <w:sz w:val="32"/>
          <w:szCs w:val="32"/>
          <w:cs/>
        </w:rPr>
        <w:t>บาท</w:t>
      </w:r>
      <w:r>
        <w:rPr>
          <w:rFonts w:cs="TH Niramit AS"/>
          <w:sz w:val="32"/>
          <w:szCs w:val="32"/>
          <w:cs/>
        </w:rPr>
        <w:t xml:space="preserve"> ทำให้คุณลุงมีรายได้สำหรับตนเองและครอบครัว</w:t>
      </w:r>
      <w:r w:rsidRPr="009D2F49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A70E46" w:rsidRDefault="00A70E46" w:rsidP="00FB4FA8">
      <w:pPr>
        <w:tabs>
          <w:tab w:val="left" w:pos="900"/>
        </w:tabs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>ด้านการช่วยเหลือสังคม</w:t>
      </w:r>
      <w:r>
        <w:rPr>
          <w:rFonts w:ascii="TH Niramit AS" w:hAnsi="TH Niramit AS" w:cs="TH Niramit AS"/>
          <w:sz w:val="32"/>
          <w:szCs w:val="32"/>
        </w:rPr>
        <w:t xml:space="preserve">  </w:t>
      </w:r>
      <w:r>
        <w:rPr>
          <w:rFonts w:ascii="TH Niramit AS" w:hAnsi="TH Niramit AS" w:cs="TH Niramit AS"/>
          <w:sz w:val="32"/>
          <w:szCs w:val="32"/>
          <w:cs/>
        </w:rPr>
        <w:t xml:space="preserve">เมื่อได้เข้าไปเยี่ยมชมภายในบ้านของคุณลุงบุญรวยนั้น จะเห็นได้ว่าภายในบ้านของคุณลุงจะมีใบประกาศเกียรติคุณต่างๆมากมายเกี่ยวกับงานต่างๆที่ช่วยเหลือสังคม      </w:t>
      </w:r>
    </w:p>
    <w:p w:rsidR="00A70E46" w:rsidRPr="005052B2" w:rsidRDefault="00A70E46" w:rsidP="00FB4FA8">
      <w:pPr>
        <w:tabs>
          <w:tab w:val="left" w:pos="900"/>
        </w:tabs>
        <w:spacing w:after="0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/>
          <w:sz w:val="32"/>
          <w:szCs w:val="32"/>
          <w:cs/>
        </w:rPr>
        <w:t>เพราะว่านอกจากคุณลุงบุญรวย จะมีความสามารถในด้านการประดิษฐ์ศิลปประดิษฐ์จากกะลามะพร้าวแล้วคุณลุงยัง ดำรงตำแหน่งประธานผู้สูงอายุหมู่ที่ ๓ อีกด้วย ยกตัวอย่างเช่น  อบรมครูนำออกกำลังกาย ไทจี๋ชี่กง  ได้รับการแต่งตั้งเป็นไวยาวัจกร  วัดช้างค้ำ ตำบลท่าวังตาล อำเภอสารภี จังหวัดเชียงใหม่ และยังเป็นผู้จัดรายการวิทยุชุมชนตำบลท่าวังตาลเพื่อให้ความรู้และความบันเทิงกับคนในชุมชนอีกด้วย</w:t>
      </w:r>
    </w:p>
    <w:p w:rsidR="00A70E46" w:rsidRDefault="00A70E46" w:rsidP="00663275">
      <w:p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ab/>
        <w:t>ส่วนความรู้ความสามารถ ในการประดิษฐ์ศิลปะประดิษฐ์จากกะลามะพร้าวนั้น  คุณลุงได้รับรางวัล  เป็นผลิตภัณฑ์ดีเด่นระดับสามดาว ภาคเหนือ ประจำปี ๒๕๔๖ ประเภทเครื่องใช้และเครื่องประดับตกแต่ง  ได้รับรางวัลรองชนะเลิศ อันดับ ๓ การประกวดหัตถกรรมประเภท             ศิลปะประดิษฐ์  ไม้ ไม้ไผ่ ในงานประเพณีวันผู้สูงอายุแห่งชาติจังหวัดเชียงใหม่ ประจำปี ๒๕๕๓ และคุณลุงยังได้ถ่ายทอดความรู้ให้กับผู้สูงอายุ ประชาชนทั่วไป เด็กและเยาวชนที่มีความสนใจมาเรียนรู้</w:t>
      </w:r>
    </w:p>
    <w:p w:rsidR="00A70E46" w:rsidRDefault="00A70E46" w:rsidP="00663275">
      <w:p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เช่น ผู้สูงอายุในตำบลท่าวังตาลและผู้สูงอายุในจังหวัดเชียงใหม่  นักเรียนนักศึกษา                     จากมหาวิทยาลัยเชียงใหม่  มหาวิทยาลัยราชมงคลล้านนา  มหาวิทยาลัยราชภัฏเชียงใหม่ นักศึกษาจากกศน.ตำบลท่าวังตาล  โดยการสาธิตการทำศิลปะประดิษฐ์จากกะลามะพร้าวทุกขั้นตอนการผลิต</w:t>
      </w:r>
    </w:p>
    <w:p w:rsidR="00A70E46" w:rsidRDefault="00A70E46" w:rsidP="00663275">
      <w:pPr>
        <w:spacing w:after="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ab/>
        <w:t>นอกจากนี้คุณลุงยังได้รับเชิญ เป็นวิทยากรให้ความรู้ เกี่ยวกับศิลปะประดิษฐ์ในที่ต่างๆมากมาย แต่เนื่องจากคุณลุงมีอายุมากแล้วคุณลุงจึงขอเป็นวิทยากรในพื้นที่ที่ไม่ไกลนักเพราะไม่สะดวกในการเดินทาง</w:t>
      </w:r>
    </w:p>
    <w:p w:rsidR="00A70E46" w:rsidRPr="00D37A72" w:rsidRDefault="00A70E46" w:rsidP="00100329">
      <w:pPr>
        <w:tabs>
          <w:tab w:val="left" w:pos="900"/>
        </w:tabs>
        <w:spacing w:after="0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 xml:space="preserve">      </w:t>
      </w:r>
      <w:r>
        <w:rPr>
          <w:rFonts w:ascii="TH Niramit AS" w:hAnsi="TH Niramit AS" w:cs="TH Niramit AS"/>
          <w:b/>
          <w:bCs/>
          <w:sz w:val="32"/>
          <w:szCs w:val="32"/>
          <w:cs/>
        </w:rPr>
        <w:t>๓.๒  การถ่ายทอดความรู้ เรื่อง  ศิลปประดิษฐ์จากกะลามะพร้าว</w:t>
      </w:r>
    </w:p>
    <w:p w:rsidR="00A70E46" w:rsidRPr="00D37A72" w:rsidRDefault="00A70E46" w:rsidP="00100329">
      <w:pPr>
        <w:tabs>
          <w:tab w:val="left" w:pos="900"/>
        </w:tabs>
        <w:spacing w:after="0"/>
        <w:rPr>
          <w:rFonts w:ascii="TH Niramit AS" w:hAnsi="TH Niramit AS" w:cs="TH Niramit AS"/>
          <w:b/>
          <w:bCs/>
          <w:sz w:val="32"/>
          <w:szCs w:val="32"/>
          <w:cs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tab/>
        <w:t xml:space="preserve">ให้กับ  </w:t>
      </w:r>
      <w:r>
        <w:rPr>
          <w:rFonts w:ascii="TH Niramit AS" w:hAnsi="TH Niramit AS" w:cs="TH Niramit AS"/>
          <w:sz w:val="32"/>
          <w:szCs w:val="32"/>
          <w:cs/>
        </w:rPr>
        <w:t>องค์กร หรือ นักเรียน นักศึกษาและบุคคลทั่วไปที่ต้องการมาศึกษาดูงาน</w:t>
      </w:r>
    </w:p>
    <w:p w:rsidR="00A70E46" w:rsidRPr="00D37A72" w:rsidRDefault="00A70E46" w:rsidP="00100329">
      <w:pPr>
        <w:tabs>
          <w:tab w:val="left" w:pos="900"/>
        </w:tabs>
        <w:spacing w:after="0"/>
        <w:rPr>
          <w:rFonts w:ascii="TH Niramit AS" w:hAnsi="TH Niramit AS" w:cs="TH Niramit AS"/>
          <w:b/>
          <w:bCs/>
          <w:sz w:val="32"/>
          <w:szCs w:val="32"/>
          <w:cs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tab/>
        <w:t xml:space="preserve">(รูปแบบ) ด้วยวิธี  </w:t>
      </w:r>
      <w:r>
        <w:rPr>
          <w:rFonts w:ascii="TH Niramit AS" w:hAnsi="TH Niramit AS" w:cs="TH Niramit AS"/>
          <w:sz w:val="32"/>
          <w:szCs w:val="32"/>
          <w:cs/>
        </w:rPr>
        <w:t>การอธิบายและสาธิต โดยหากมีบุคคลสนใจและมีความตั้งใจจริงคุณลุงบอกว่าควรมาเรียนรู้ที่บ้านของคุณลุงเพราะมีอุปกรณ์และครื่องมือที่ครบครัน และอาจต้องใช้เวลาประมาณ  ๒ วันขึ้นไป เพื่อให้ได้รับความรู้และสามารถนำไปใช้ได้จริง เพราะว่าต้องสาธิตตั้งแต่ขั้นตอนการปอกเปลือกมะพร้าวกันเลย</w:t>
      </w:r>
      <w:r w:rsidRPr="004F1162">
        <w:rPr>
          <w:rFonts w:ascii="TH Niramit AS" w:hAnsi="TH Niramit AS" w:cs="TH Niramit AS"/>
          <w:sz w:val="32"/>
          <w:szCs w:val="32"/>
          <w:cs/>
        </w:rPr>
        <w:t>ทีเดียว เพราะถือว่าเป็นขั้นตอนที่ไม่ง่ายอย่างที่คิดหากไม่รู้วิธีการ</w:t>
      </w:r>
      <w:r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p w:rsidR="00A70E46" w:rsidRPr="00D37A72" w:rsidRDefault="00A70E46" w:rsidP="004E03EF">
      <w:pPr>
        <w:tabs>
          <w:tab w:val="left" w:pos="900"/>
        </w:tabs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tab/>
        <w:t xml:space="preserve">จำนวน   ๕  </w:t>
      </w: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 xml:space="preserve">ครั้ง / ปี           </w:t>
      </w:r>
    </w:p>
    <w:p w:rsidR="00A70E46" w:rsidRPr="00D37A72" w:rsidRDefault="00A70E46" w:rsidP="004E03EF">
      <w:pPr>
        <w:tabs>
          <w:tab w:val="left" w:pos="900"/>
        </w:tabs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ab/>
        <w:t xml:space="preserve">ผู้รับการถ่ายทอดได้นำความรู้ไปใช้ จำนวน </w:t>
      </w:r>
      <w:r>
        <w:rPr>
          <w:rFonts w:ascii="TH Niramit AS" w:hAnsi="TH Niramit AS" w:cs="TH Niramit AS"/>
          <w:b/>
          <w:bCs/>
          <w:sz w:val="32"/>
          <w:szCs w:val="32"/>
          <w:cs/>
        </w:rPr>
        <w:t xml:space="preserve"> ๑๐ </w:t>
      </w:r>
      <w:r>
        <w:rPr>
          <w:rFonts w:ascii="TH Niramit AS" w:hAnsi="TH Niramit AS" w:cs="TH Niramit AS"/>
          <w:b/>
          <w:bCs/>
          <w:sz w:val="32"/>
          <w:szCs w:val="32"/>
        </w:rPr>
        <w:t xml:space="preserve">– </w:t>
      </w:r>
      <w:r>
        <w:rPr>
          <w:rFonts w:ascii="TH Niramit AS" w:hAnsi="TH Niramit AS" w:cs="TH Niramit AS"/>
          <w:b/>
          <w:bCs/>
          <w:sz w:val="32"/>
          <w:szCs w:val="32"/>
          <w:cs/>
        </w:rPr>
        <w:t xml:space="preserve">๒๐ </w:t>
      </w: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>คน / กลุ่ม</w:t>
      </w:r>
    </w:p>
    <w:p w:rsidR="00A70E46" w:rsidRPr="00D37A72" w:rsidRDefault="00A70E46" w:rsidP="004E03EF">
      <w:pPr>
        <w:tabs>
          <w:tab w:val="left" w:pos="900"/>
        </w:tabs>
        <w:spacing w:after="0"/>
        <w:rPr>
          <w:rFonts w:ascii="TH Niramit AS" w:hAnsi="TH Niramit AS" w:cs="TH Niramit AS"/>
          <w:b/>
          <w:bCs/>
          <w:sz w:val="32"/>
          <w:szCs w:val="32"/>
          <w:cs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tab/>
        <w:t xml:space="preserve">ได้แก่   </w:t>
      </w:r>
      <w:r>
        <w:rPr>
          <w:rFonts w:ascii="TH Niramit AS" w:hAnsi="TH Niramit AS" w:cs="TH Niramit AS"/>
          <w:sz w:val="32"/>
          <w:szCs w:val="32"/>
          <w:cs/>
        </w:rPr>
        <w:t>กลุ่มผู้สูงอายุ ในตำบลและในจังหวัดเชียงใหม่</w:t>
      </w:r>
    </w:p>
    <w:p w:rsidR="00A70E46" w:rsidRPr="00D37A72" w:rsidRDefault="00A70E46" w:rsidP="004E03EF">
      <w:pPr>
        <w:tabs>
          <w:tab w:val="left" w:pos="900"/>
        </w:tabs>
        <w:spacing w:after="0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 xml:space="preserve">นักศึกษาจากมหาวิทยาลัยเชียงใหม่  มหาวิทยาลัยราชมงคลล้านนา  มหาวิทยาลัยราชภัฏเชียงใหม่ นักศึกษาจากกศน.ตำบลท่าวังตาล </w:t>
      </w:r>
      <w:r w:rsidRPr="004E03EF">
        <w:rPr>
          <w:rFonts w:ascii="TH Niramit AS" w:hAnsi="TH Niramit AS" w:cs="TH Niramit AS"/>
          <w:sz w:val="32"/>
          <w:szCs w:val="32"/>
          <w:cs/>
        </w:rPr>
        <w:t>และประชาชนทั่วไปที่สนใจ</w:t>
      </w:r>
    </w:p>
    <w:p w:rsidR="00A70E46" w:rsidRDefault="00A70E46" w:rsidP="00663275">
      <w:pPr>
        <w:spacing w:after="0"/>
        <w:rPr>
          <w:cs/>
        </w:rPr>
      </w:pPr>
      <w:r w:rsidRPr="00D37A72">
        <w:rPr>
          <w:rFonts w:ascii="TH Niramit AS" w:hAnsi="TH Niramit AS" w:cs="TH Niramit AS"/>
          <w:b/>
          <w:bCs/>
          <w:sz w:val="32"/>
          <w:szCs w:val="32"/>
        </w:rPr>
        <w:tab/>
      </w:r>
    </w:p>
    <w:p w:rsidR="00A70E46" w:rsidRPr="00D37A72" w:rsidRDefault="00A70E46" w:rsidP="004E03EF">
      <w:pPr>
        <w:tabs>
          <w:tab w:val="left" w:pos="900"/>
        </w:tabs>
        <w:rPr>
          <w:rFonts w:ascii="TH Niramit AS" w:hAnsi="TH Niramit AS" w:cs="TH Niramit AS"/>
          <w:b/>
          <w:bCs/>
          <w:sz w:val="32"/>
          <w:szCs w:val="32"/>
        </w:rPr>
      </w:pP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 xml:space="preserve">      ๓.๓  ประสบการณ์ หรือความเชี่ยวชาญอื่นๆ</w:t>
      </w:r>
    </w:p>
    <w:p w:rsidR="00A70E46" w:rsidRPr="00D37A72" w:rsidRDefault="00A70E46" w:rsidP="004E03EF">
      <w:pPr>
        <w:tabs>
          <w:tab w:val="left" w:pos="900"/>
        </w:tabs>
        <w:rPr>
          <w:rFonts w:ascii="TH Niramit AS" w:hAnsi="TH Niramit AS" w:cs="TH Niramit AS"/>
          <w:b/>
          <w:bCs/>
          <w:sz w:val="32"/>
          <w:szCs w:val="32"/>
        </w:rPr>
      </w:pP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>ความเชี่ยวชาญในงานออกแบบ  และงานก่อสร้าง</w:t>
      </w:r>
      <w:r w:rsidRPr="00D37A72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</w:p>
    <w:p w:rsidR="00A70E46" w:rsidRPr="00D37A72" w:rsidRDefault="00A70E46" w:rsidP="004E03EF">
      <w:pPr>
        <w:tabs>
          <w:tab w:val="left" w:pos="900"/>
        </w:tabs>
        <w:rPr>
          <w:rFonts w:ascii="TH Niramit AS" w:hAnsi="TH Niramit AS" w:cs="TH Niramit AS"/>
          <w:b/>
          <w:bCs/>
          <w:sz w:val="32"/>
          <w:szCs w:val="32"/>
          <w:cs/>
        </w:rPr>
      </w:pP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>๔. ผลงานที่ปรากฏ</w:t>
      </w:r>
    </w:p>
    <w:p w:rsidR="00A70E46" w:rsidRPr="00D37A72" w:rsidRDefault="00A70E46" w:rsidP="004E03EF">
      <w:pPr>
        <w:ind w:left="180"/>
        <w:rPr>
          <w:rFonts w:ascii="TH Niramit AS" w:hAnsi="TH Niramit AS" w:cs="TH Niramit AS"/>
          <w:b/>
          <w:bCs/>
          <w:sz w:val="32"/>
          <w:szCs w:val="32"/>
        </w:rPr>
      </w:pP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 xml:space="preserve">   ๔.๑ ผลงานที่มีความเชี่ยวชาญ(ตามที่เสนอในข้อ ๒.๑) เป็นประโยชน์กับสังคมในการแก้ปัญหา และพัฒนาชุมชน/สังคม  ได้แก่</w:t>
      </w:r>
    </w:p>
    <w:p w:rsidR="00A70E46" w:rsidRDefault="00A70E46" w:rsidP="004E03EF">
      <w:pPr>
        <w:ind w:left="180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 xml:space="preserve">   เ</w:t>
      </w:r>
      <w:r>
        <w:rPr>
          <w:rFonts w:ascii="TH Niramit AS" w:hAnsi="TH Niramit AS" w:cs="TH Niramit AS"/>
          <w:b/>
          <w:bCs/>
          <w:sz w:val="32"/>
          <w:szCs w:val="32"/>
          <w:cs/>
        </w:rPr>
        <w:t xml:space="preserve">รื่อง  </w:t>
      </w:r>
      <w:r w:rsidRPr="00301811">
        <w:rPr>
          <w:rFonts w:ascii="TH Niramit AS" w:hAnsi="TH Niramit AS" w:cs="TH Niramit AS"/>
          <w:sz w:val="32"/>
          <w:szCs w:val="32"/>
          <w:cs/>
        </w:rPr>
        <w:t>การประดิษฐ์</w:t>
      </w:r>
      <w:r>
        <w:rPr>
          <w:rFonts w:ascii="TH Niramit AS" w:hAnsi="TH Niramit AS" w:cs="TH Niramit AS"/>
          <w:sz w:val="32"/>
          <w:szCs w:val="32"/>
          <w:cs/>
        </w:rPr>
        <w:t>ศิลปะ</w:t>
      </w:r>
      <w:r w:rsidRPr="00301811">
        <w:rPr>
          <w:rFonts w:ascii="TH Niramit AS" w:hAnsi="TH Niramit AS" w:cs="TH Niramit AS"/>
          <w:sz w:val="32"/>
          <w:szCs w:val="32"/>
          <w:cs/>
        </w:rPr>
        <w:t>ประดิษฐ์จากกะลามะพร้าว</w:t>
      </w:r>
      <w:r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</w:p>
    <w:p w:rsidR="00A70E46" w:rsidRPr="008110D7" w:rsidRDefault="00A70E46" w:rsidP="008110D7">
      <w:pPr>
        <w:ind w:left="180" w:firstLine="540"/>
        <w:rPr>
          <w:rFonts w:ascii="TH Niramit AS" w:hAnsi="TH Niramit AS" w:cs="TH Niramit AS"/>
          <w:sz w:val="32"/>
          <w:szCs w:val="32"/>
        </w:rPr>
      </w:pPr>
      <w:r w:rsidRPr="008110D7">
        <w:rPr>
          <w:rFonts w:ascii="TH Niramit AS" w:hAnsi="TH Niramit AS" w:cs="TH Niramit AS"/>
          <w:sz w:val="32"/>
          <w:szCs w:val="32"/>
          <w:cs/>
        </w:rPr>
        <w:t>พูดถึงมะพร้าวเป็นของใกล้ตัวซึ่งหลายๆ คนมักจะมองข้ามเป็นของที่ไม่มีค่ามีราคา</w:t>
      </w:r>
      <w:r w:rsidRPr="008110D7">
        <w:rPr>
          <w:rFonts w:ascii="TH Niramit AS" w:hAnsi="TH Niramit AS" w:cs="TH Niramit AS"/>
          <w:sz w:val="32"/>
          <w:szCs w:val="32"/>
        </w:rPr>
        <w:t xml:space="preserve"> </w:t>
      </w:r>
      <w:r w:rsidRPr="008110D7">
        <w:rPr>
          <w:rFonts w:ascii="TH Niramit AS" w:hAnsi="TH Niramit AS" w:cs="TH Niramit AS"/>
          <w:sz w:val="32"/>
          <w:szCs w:val="32"/>
          <w:cs/>
        </w:rPr>
        <w:t>แต่ในอีกมุมหนึ่งของบางคนได้จับเอากะลามะพร้าวมาเพิ่มค่าแต่งเติมความสวยงามให้กับมัน</w:t>
      </w:r>
      <w:r w:rsidRPr="008110D7">
        <w:rPr>
          <w:rFonts w:ascii="TH Niramit AS" w:hAnsi="TH Niramit AS" w:cs="TH Niramit AS"/>
          <w:sz w:val="32"/>
          <w:szCs w:val="32"/>
        </w:rPr>
        <w:t xml:space="preserve"> </w:t>
      </w:r>
      <w:r w:rsidRPr="008110D7">
        <w:rPr>
          <w:rFonts w:ascii="TH Niramit AS" w:hAnsi="TH Niramit AS" w:cs="TH Niramit AS"/>
          <w:sz w:val="32"/>
          <w:szCs w:val="32"/>
          <w:cs/>
        </w:rPr>
        <w:t>จนสามารถพลิกฟื้นเศรษฐกิจของครอบครัวให้ดีขึ้นได้</w:t>
      </w:r>
      <w:r w:rsidRPr="008110D7">
        <w:rPr>
          <w:rFonts w:ascii="TH Niramit AS" w:hAnsi="TH Niramit AS" w:cs="TH Niramit AS"/>
          <w:sz w:val="32"/>
          <w:szCs w:val="32"/>
        </w:rPr>
        <w:t xml:space="preserve"> </w:t>
      </w:r>
      <w:r w:rsidRPr="008110D7">
        <w:rPr>
          <w:rFonts w:ascii="TH Niramit AS" w:hAnsi="TH Niramit AS" w:cs="TH Niramit AS"/>
          <w:sz w:val="32"/>
          <w:szCs w:val="32"/>
          <w:cs/>
        </w:rPr>
        <w:t>และนี่แหละเป็นผลตอบแทนจากธรรมชาติ ที่คนๆ</w:t>
      </w:r>
      <w:r w:rsidRPr="008110D7">
        <w:rPr>
          <w:rFonts w:ascii="TH Niramit AS" w:hAnsi="TH Niramit AS" w:cs="TH Niramit AS"/>
          <w:sz w:val="32"/>
          <w:szCs w:val="32"/>
        </w:rPr>
        <w:t xml:space="preserve"> </w:t>
      </w:r>
      <w:r w:rsidRPr="008110D7">
        <w:rPr>
          <w:rFonts w:ascii="TH Niramit AS" w:hAnsi="TH Niramit AS" w:cs="TH Niramit AS"/>
          <w:sz w:val="32"/>
          <w:szCs w:val="32"/>
          <w:cs/>
        </w:rPr>
        <w:t>หนึ่งให้ความสำคัญกับกะลามะพร้าว</w:t>
      </w:r>
      <w:r w:rsidRPr="008110D7">
        <w:rPr>
          <w:rFonts w:ascii="TH Niramit AS" w:hAnsi="TH Niramit AS" w:cs="TH Niramit AS"/>
          <w:sz w:val="32"/>
          <w:szCs w:val="32"/>
        </w:rPr>
        <w:t xml:space="preserve">  </w:t>
      </w:r>
      <w:r w:rsidRPr="008110D7">
        <w:rPr>
          <w:rFonts w:ascii="TH Niramit AS" w:hAnsi="TH Niramit AS" w:cs="TH Niramit AS"/>
          <w:sz w:val="32"/>
          <w:szCs w:val="32"/>
          <w:cs/>
        </w:rPr>
        <w:t>คุณลุงบุญรวยได้อาศัยฝีมือของตนเองในการผลิตผลิตภัณฑ์จากกะลา</w:t>
      </w:r>
      <w:r w:rsidRPr="008110D7">
        <w:rPr>
          <w:rFonts w:ascii="TH Niramit AS" w:hAnsi="TH Niramit AS" w:cs="TH Niramit AS"/>
          <w:sz w:val="32"/>
          <w:szCs w:val="32"/>
        </w:rPr>
        <w:t xml:space="preserve"> </w:t>
      </w:r>
      <w:r w:rsidRPr="008110D7">
        <w:rPr>
          <w:rFonts w:ascii="TH Niramit AS" w:hAnsi="TH Niramit AS" w:cs="TH Niramit AS"/>
          <w:sz w:val="32"/>
          <w:szCs w:val="32"/>
          <w:cs/>
        </w:rPr>
        <w:t>โดยเป็นชาวบ้านที่อยู่บ้านใกล้เรือนเคียง</w:t>
      </w:r>
      <w:r w:rsidRPr="008110D7">
        <w:rPr>
          <w:rFonts w:ascii="TH Niramit AS" w:hAnsi="TH Niramit AS" w:cs="TH Niramit AS"/>
          <w:sz w:val="32"/>
          <w:szCs w:val="32"/>
        </w:rPr>
        <w:t xml:space="preserve"> </w:t>
      </w:r>
      <w:r w:rsidRPr="008110D7">
        <w:rPr>
          <w:rFonts w:ascii="TH Niramit AS" w:hAnsi="TH Niramit AS" w:cs="TH Niramit AS"/>
          <w:sz w:val="32"/>
          <w:szCs w:val="32"/>
          <w:cs/>
        </w:rPr>
        <w:t>หลังจากที่ว่างจากอาชีพหลักจะฝึกสอนขั้นตอนการทำ</w:t>
      </w:r>
      <w:r w:rsidRPr="008110D7">
        <w:rPr>
          <w:rFonts w:ascii="TH Niramit AS" w:hAnsi="TH Niramit AS" w:cs="TH Niramit AS"/>
          <w:sz w:val="32"/>
          <w:szCs w:val="32"/>
        </w:rPr>
        <w:t xml:space="preserve"> </w:t>
      </w:r>
      <w:r w:rsidRPr="008110D7">
        <w:rPr>
          <w:rFonts w:ascii="TH Niramit AS" w:hAnsi="TH Niramit AS" w:cs="TH Niramit AS"/>
          <w:sz w:val="32"/>
          <w:szCs w:val="32"/>
          <w:cs/>
        </w:rPr>
        <w:t>เพื่อสร้างเป็นรายได้เสริมให้กับชาวบ้านอีกทางหนึ่งและยังเป็นการนำวัสดุที่เหลือใช้ในชุมชนมาใช้ประโยชน์และเป็นการอนุรักษ์สิ่งแวดล้อมในชุมชนอีกด้วย</w:t>
      </w:r>
    </w:p>
    <w:p w:rsidR="00A70E46" w:rsidRDefault="00A70E46" w:rsidP="00A4734B">
      <w:pPr>
        <w:spacing w:after="0"/>
        <w:ind w:left="181" w:right="-335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>๔.๒ ผลงานที่มีความคิดริเริ่มสร้างสรรค์ (ระบุจุดเด่นของผลงานที่แตกต่างจากผลงานของผู้อื่น)</w:t>
      </w:r>
    </w:p>
    <w:p w:rsidR="00A70E46" w:rsidRPr="00561C5F" w:rsidRDefault="00A70E46" w:rsidP="00561C5F">
      <w:pPr>
        <w:ind w:left="180" w:right="-334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b/>
          <w:bCs/>
          <w:sz w:val="32"/>
          <w:szCs w:val="32"/>
        </w:rPr>
        <w:tab/>
      </w:r>
      <w:r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จุดเด่นของผลงาน คือ ๑.  </w:t>
      </w:r>
      <w:r w:rsidRPr="00A4734B">
        <w:rPr>
          <w:rFonts w:ascii="TH Niramit AS" w:hAnsi="TH Niramit AS" w:cs="TH Niramit AS"/>
          <w:sz w:val="32"/>
          <w:szCs w:val="32"/>
          <w:cs/>
        </w:rPr>
        <w:t>รูปแบบลวดลายที่ไม่เหมือนใคร เกิดจากการคิดค้นลวดลายต่างๆด้วยตนเอง ทำให้เป็นเอกลักษณ์เฉพาะที่ไม่เหมือนใคร</w:t>
      </w:r>
      <w:r>
        <w:rPr>
          <w:rFonts w:ascii="TH Niramit AS" w:hAnsi="TH Niramit AS" w:cs="TH Niramit AS"/>
          <w:b/>
          <w:bCs/>
          <w:sz w:val="32"/>
          <w:szCs w:val="32"/>
          <w:cs/>
        </w:rPr>
        <w:t xml:space="preserve">  </w:t>
      </w:r>
      <w:r w:rsidRPr="00904297">
        <w:rPr>
          <w:rFonts w:ascii="TH Niramit AS" w:hAnsi="TH Niramit AS" w:cs="TH Niramit AS"/>
          <w:sz w:val="32"/>
          <w:szCs w:val="32"/>
          <w:cs/>
        </w:rPr>
        <w:t>๒.  การขัดกะลามะพร้าวด้วยความปราณีตและวิธีการและเคล็ดลับเฉพาะทำให้กะลามะพร้าวมีความเรียบ เนียน เงางามมากกว่าที่อื่นทีผลิตสินค้าเหมือนกัน</w:t>
      </w:r>
      <w:r>
        <w:rPr>
          <w:rFonts w:ascii="TH Niramit AS" w:hAnsi="TH Niramit AS" w:cs="TH Niramit AS"/>
          <w:sz w:val="32"/>
          <w:szCs w:val="32"/>
          <w:cs/>
        </w:rPr>
        <w:t xml:space="preserve">  ๓. ไม่เน้นจำนวนสินค้าที่ผลิตแต่เน้นคุณภาพของสินค้าที่มีความสวยงาม  ๔. สามารถผลิตลวดลายต่างๆและการออกแบบต่างๆได้ตามที่ลูกค้าต้องการ เพื่อตอบสนองความต้องการของลูกค้า</w:t>
      </w:r>
    </w:p>
    <w:p w:rsidR="00A70E46" w:rsidRPr="00D37A72" w:rsidRDefault="00A70E46" w:rsidP="00561C5F">
      <w:pPr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t xml:space="preserve">เก็บข้อมูลเมื่อ ๒๒/ </w:t>
      </w:r>
      <w:r>
        <w:rPr>
          <w:rFonts w:ascii="TH Niramit AS" w:hAnsi="TH Niramit AS" w:cs="TH Niramit AS"/>
          <w:sz w:val="32"/>
          <w:szCs w:val="32"/>
          <w:cs/>
        </w:rPr>
        <w:t>๑</w:t>
      </w:r>
      <w:r>
        <w:rPr>
          <w:rFonts w:ascii="TH Niramit AS" w:hAnsi="TH Niramit AS" w:cs="TH Niramit AS"/>
          <w:b/>
          <w:bCs/>
          <w:sz w:val="32"/>
          <w:szCs w:val="32"/>
          <w:cs/>
        </w:rPr>
        <w:t xml:space="preserve"> / ๒๕๕๕</w:t>
      </w: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 xml:space="preserve"> โดย ..</w:t>
      </w:r>
      <w:r w:rsidRPr="000C0449">
        <w:rPr>
          <w:rFonts w:ascii="TH Niramit AS" w:hAnsi="TH Niramit AS" w:cs="TH Niramit AS"/>
          <w:sz w:val="32"/>
          <w:szCs w:val="32"/>
          <w:cs/>
        </w:rPr>
        <w:t>นางสาวดวงฤทัย  ดังดี</w:t>
      </w:r>
      <w:r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>ตำแหน่ง..</w:t>
      </w:r>
      <w:r w:rsidRPr="000C0449">
        <w:rPr>
          <w:rFonts w:ascii="TH Niramit AS" w:hAnsi="TH Niramit AS" w:cs="TH Niramit AS"/>
          <w:sz w:val="32"/>
          <w:szCs w:val="32"/>
          <w:cs/>
        </w:rPr>
        <w:t>ครูกศน.ตำบล</w:t>
      </w:r>
    </w:p>
    <w:p w:rsidR="00A70E46" w:rsidRPr="00D37A72" w:rsidRDefault="00A70E46" w:rsidP="006016C0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>๕. ผู้ให้ข้อมูลเพิ่มเติม</w:t>
      </w:r>
    </w:p>
    <w:p w:rsidR="00A70E46" w:rsidRPr="00D37A72" w:rsidRDefault="00A70E46" w:rsidP="006016C0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 xml:space="preserve">   ๕.๑ ชื่อ </w:t>
      </w:r>
      <w:r w:rsidRPr="00D37A72">
        <w:rPr>
          <w:rFonts w:ascii="TH Niramit AS" w:hAnsi="TH Niramit AS" w:cs="TH Niramit AS"/>
          <w:b/>
          <w:bCs/>
          <w:sz w:val="32"/>
          <w:szCs w:val="32"/>
        </w:rPr>
        <w:t>–</w:t>
      </w: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 xml:space="preserve"> สกุล .</w:t>
      </w:r>
      <w:r w:rsidRPr="006016C0">
        <w:rPr>
          <w:rFonts w:ascii="TH Niramit AS" w:hAnsi="TH Niramit AS" w:cs="TH Niramit AS"/>
          <w:sz w:val="32"/>
          <w:szCs w:val="32"/>
          <w:cs/>
        </w:rPr>
        <w:t>นายเจริญ  วรรณรัตน์</w:t>
      </w:r>
      <w:r>
        <w:rPr>
          <w:rFonts w:ascii="TH Niramit AS" w:hAnsi="TH Niramit AS" w:cs="TH Niramit AS"/>
          <w:b/>
          <w:bCs/>
          <w:sz w:val="32"/>
          <w:szCs w:val="32"/>
          <w:cs/>
        </w:rPr>
        <w:t xml:space="preserve"> อายุ..</w:t>
      </w:r>
      <w:r w:rsidRPr="006016C0">
        <w:rPr>
          <w:rFonts w:ascii="TH Niramit AS" w:hAnsi="TH Niramit AS" w:cs="TH Niramit AS"/>
          <w:sz w:val="32"/>
          <w:szCs w:val="32"/>
          <w:cs/>
        </w:rPr>
        <w:t>38..</w:t>
      </w: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 xml:space="preserve"> ปี ตำแหน่ง </w:t>
      </w:r>
      <w:r w:rsidRPr="006016C0">
        <w:rPr>
          <w:rFonts w:ascii="TH Niramit AS" w:hAnsi="TH Niramit AS" w:cs="TH Niramit AS"/>
          <w:sz w:val="32"/>
          <w:szCs w:val="32"/>
          <w:cs/>
        </w:rPr>
        <w:t>ผู้ใหญ่บ้านม.3ตำบลท</w:t>
      </w:r>
      <w:r>
        <w:rPr>
          <w:rFonts w:ascii="TH Niramit AS" w:hAnsi="TH Niramit AS" w:cs="TH Niramit AS"/>
          <w:sz w:val="32"/>
          <w:szCs w:val="32"/>
          <w:cs/>
        </w:rPr>
        <w:t>่</w:t>
      </w:r>
      <w:r w:rsidRPr="006016C0">
        <w:rPr>
          <w:rFonts w:ascii="TH Niramit AS" w:hAnsi="TH Niramit AS" w:cs="TH Niramit AS"/>
          <w:sz w:val="32"/>
          <w:szCs w:val="32"/>
          <w:cs/>
        </w:rPr>
        <w:t>าวังตาล</w:t>
      </w:r>
    </w:p>
    <w:p w:rsidR="00A70E46" w:rsidRDefault="00A70E46" w:rsidP="006016C0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  <w:r w:rsidRPr="00D37A72">
        <w:rPr>
          <w:rFonts w:ascii="TH Niramit AS" w:hAnsi="TH Niramit AS" w:cs="TH Niramit AS"/>
          <w:b/>
          <w:bCs/>
          <w:sz w:val="32"/>
          <w:szCs w:val="32"/>
        </w:rPr>
        <w:t xml:space="preserve">   </w:t>
      </w:r>
      <w:r w:rsidRPr="00D37A72">
        <w:rPr>
          <w:rFonts w:ascii="TH Niramit AS" w:hAnsi="TH Niramit AS" w:cs="TH Niramit AS"/>
          <w:b/>
          <w:bCs/>
          <w:sz w:val="32"/>
          <w:szCs w:val="32"/>
          <w:cs/>
        </w:rPr>
        <w:t>ที่อยู่ ........................................................................ โทรศัพท์ ............................</w:t>
      </w:r>
    </w:p>
    <w:p w:rsidR="00A70E46" w:rsidRDefault="00A70E46" w:rsidP="006016C0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</w:p>
    <w:p w:rsidR="00A70E46" w:rsidRDefault="00A70E46" w:rsidP="006016C0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</w:p>
    <w:p w:rsidR="00A70E46" w:rsidRDefault="00A70E46" w:rsidP="006016C0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</w:p>
    <w:p w:rsidR="00A70E46" w:rsidRDefault="00A70E46" w:rsidP="006016C0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</w:p>
    <w:p w:rsidR="00A70E46" w:rsidRDefault="00A70E46" w:rsidP="006016C0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</w:p>
    <w:p w:rsidR="00A70E46" w:rsidRPr="00191790" w:rsidRDefault="00A70E46" w:rsidP="00F3022D">
      <w:pPr>
        <w:jc w:val="center"/>
        <w:rPr>
          <w:rFonts w:ascii="TH Niramit AS" w:hAnsi="TH Niramit AS" w:cs="TH Niramit AS"/>
          <w:b/>
          <w:bCs/>
          <w:color w:val="1002CA"/>
          <w:sz w:val="48"/>
          <w:szCs w:val="48"/>
          <w:cs/>
        </w:rPr>
      </w:pPr>
      <w:r>
        <w:rPr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7" type="#_x0000_t98" style="position:absolute;left:0;text-align:left;margin-left:5.5pt;margin-top:38.45pt;width:470.3pt;height:41.25pt;z-index:-251657216" fillcolor="#e5b8b7" strokecolor="#d99594" strokeweight="1pt">
            <v:fill color2="#fde9d9" angle="-45" focus="-50%" type="gradient"/>
            <v:shadow on="t" type="perspective" color="#974706" opacity=".5" offset="1pt" offset2="-3pt"/>
          </v:shape>
        </w:pict>
      </w:r>
      <w:r>
        <w:rPr>
          <w:noProof/>
        </w:rPr>
        <w:pict>
          <v:shape id="รูปภาพ 1" o:spid="_x0000_s1028" type="#_x0000_t75" alt="50149_1.gif" style="position:absolute;left:0;text-align:left;margin-left:158.55pt;margin-top:-83.05pt;width:60pt;height:174.75pt;rotation:5183306fd;z-index:-251658240;visibility:visible">
            <v:imagedata r:id="rId8" o:title=""/>
          </v:shape>
        </w:pict>
      </w:r>
      <w:r w:rsidRPr="00191790">
        <w:rPr>
          <w:rFonts w:ascii="TH Niramit AS" w:hAnsi="TH Niramit AS" w:cs="TH Niramit AS"/>
          <w:b/>
          <w:bCs/>
          <w:color w:val="1002CA"/>
          <w:sz w:val="48"/>
          <w:szCs w:val="48"/>
          <w:cs/>
        </w:rPr>
        <w:t>ภาพกิจกรรม</w:t>
      </w:r>
    </w:p>
    <w:p w:rsidR="00A70E46" w:rsidRPr="005440DB" w:rsidRDefault="00A70E46" w:rsidP="00F3022D">
      <w:pPr>
        <w:jc w:val="center"/>
        <w:rPr>
          <w:rFonts w:ascii="TH Niramit AS" w:hAnsi="TH Niramit AS" w:cs="TH Niramit AS"/>
          <w:b/>
          <w:bCs/>
          <w:color w:val="00B0F0"/>
          <w:sz w:val="36"/>
          <w:szCs w:val="36"/>
        </w:rPr>
      </w:pPr>
      <w:r>
        <w:rPr>
          <w:rFonts w:ascii="TH Niramit AS" w:hAnsi="TH Niramit AS" w:cs="TH Niramit AS"/>
          <w:b/>
          <w:bCs/>
          <w:color w:val="00B0F0"/>
          <w:sz w:val="36"/>
          <w:szCs w:val="36"/>
          <w:cs/>
        </w:rPr>
        <w:t xml:space="preserve">       </w:t>
      </w:r>
      <w:r w:rsidRPr="001C0B0A">
        <w:rPr>
          <w:rFonts w:ascii="TH Niramit AS" w:hAnsi="TH Niramit AS" w:cs="TH Niramit AS"/>
          <w:b/>
          <w:bCs/>
          <w:color w:val="00B0F0"/>
          <w:sz w:val="36"/>
          <w:szCs w:val="36"/>
          <w:cs/>
        </w:rPr>
        <w:t xml:space="preserve">ภูมิปัญญาท้องถิ่น </w:t>
      </w:r>
      <w:r>
        <w:rPr>
          <w:rFonts w:ascii="TH Niramit AS" w:hAnsi="TH Niramit AS" w:cs="TH Niramit AS"/>
          <w:b/>
          <w:bCs/>
          <w:color w:val="00B0F0"/>
          <w:sz w:val="36"/>
          <w:szCs w:val="36"/>
          <w:cs/>
        </w:rPr>
        <w:t>สาขา.อุตสาหกรรมและหัตถกรรม</w:t>
      </w:r>
      <w:r>
        <w:rPr>
          <w:rFonts w:ascii="TH Niramit AS" w:hAnsi="TH Niramit AS" w:cs="TH Niramit AS"/>
          <w:b/>
          <w:bCs/>
          <w:color w:val="00B0F0"/>
          <w:sz w:val="36"/>
          <w:szCs w:val="36"/>
        </w:rPr>
        <w:t xml:space="preserve">...... </w:t>
      </w:r>
      <w:r w:rsidRPr="001C0B0A">
        <w:rPr>
          <w:rFonts w:ascii="TH Niramit AS" w:hAnsi="TH Niramit AS" w:cs="TH Niramit AS"/>
          <w:b/>
          <w:bCs/>
          <w:color w:val="00B0F0"/>
          <w:sz w:val="36"/>
          <w:szCs w:val="36"/>
          <w:cs/>
        </w:rPr>
        <w:t>กศน.ตำบล</w:t>
      </w:r>
      <w:r>
        <w:rPr>
          <w:rFonts w:ascii="TH Niramit AS" w:hAnsi="TH Niramit AS" w:cs="TH Niramit AS"/>
          <w:b/>
          <w:bCs/>
          <w:color w:val="00B0F0"/>
          <w:sz w:val="36"/>
          <w:szCs w:val="36"/>
          <w:cs/>
        </w:rPr>
        <w:t>ท่าวังตาล</w:t>
      </w:r>
    </w:p>
    <w:p w:rsidR="00A70E46" w:rsidRPr="005440DB" w:rsidRDefault="00A70E46" w:rsidP="00F3022D">
      <w:pPr>
        <w:rPr>
          <w:rFonts w:ascii="TH Niramit AS" w:hAnsi="TH Niramit AS" w:cs="TH Niramit AS"/>
          <w:sz w:val="40"/>
          <w:szCs w:val="40"/>
        </w:rPr>
      </w:pPr>
      <w:r w:rsidRPr="00F237F7">
        <w:rPr>
          <w:rFonts w:ascii="TH Niramit AS" w:hAnsi="TH Niramit AS" w:cs="TH Niramit AS"/>
          <w:noProof/>
          <w:sz w:val="40"/>
          <w:szCs w:val="40"/>
        </w:rPr>
        <w:pict>
          <v:shape id="Picture 14" o:spid="_x0000_i1025" type="#_x0000_t75" style="width:2in;height:111pt;visibility:visible">
            <v:imagedata r:id="rId9" o:title=""/>
          </v:shape>
        </w:pict>
      </w:r>
      <w:r>
        <w:rPr>
          <w:rFonts w:ascii="TH Niramit AS" w:hAnsi="TH Niramit AS" w:cs="TH Niramit AS"/>
          <w:sz w:val="40"/>
          <w:szCs w:val="40"/>
        </w:rPr>
        <w:t xml:space="preserve">  </w:t>
      </w:r>
      <w:r w:rsidRPr="00F237F7">
        <w:rPr>
          <w:rFonts w:ascii="TH Niramit AS" w:hAnsi="TH Niramit AS" w:cs="TH Niramit AS"/>
          <w:noProof/>
          <w:sz w:val="40"/>
          <w:szCs w:val="40"/>
        </w:rPr>
        <w:pict>
          <v:shape id="Picture 24" o:spid="_x0000_i1026" type="#_x0000_t75" style="width:146.25pt;height:112.5pt;visibility:visible">
            <v:imagedata r:id="rId10" o:title=""/>
          </v:shape>
        </w:pict>
      </w:r>
      <w:r>
        <w:rPr>
          <w:rFonts w:ascii="TH Niramit AS" w:hAnsi="TH Niramit AS" w:cs="TH Niramit AS"/>
          <w:sz w:val="40"/>
          <w:szCs w:val="40"/>
        </w:rPr>
        <w:t xml:space="preserve">  </w:t>
      </w:r>
      <w:r w:rsidRPr="00F237F7">
        <w:rPr>
          <w:rFonts w:ascii="TH Niramit AS" w:hAnsi="TH Niramit AS" w:cs="TH Niramit AS"/>
          <w:noProof/>
          <w:sz w:val="40"/>
          <w:szCs w:val="40"/>
        </w:rPr>
        <w:pict>
          <v:shape id="Picture 72" o:spid="_x0000_i1027" type="#_x0000_t75" style="width:151.5pt;height:108.75pt;visibility:visible">
            <v:imagedata r:id="rId11" o:title=""/>
          </v:shape>
        </w:pict>
      </w:r>
    </w:p>
    <w:p w:rsidR="00A70E46" w:rsidRDefault="00A70E46" w:rsidP="00F3022D">
      <w:pPr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 xml:space="preserve">    กศน.ตำบลท่าวังตาล </w:t>
      </w:r>
      <w:r w:rsidRPr="009412D8">
        <w:rPr>
          <w:rFonts w:ascii="TH Niramit AS" w:hAnsi="TH Niramit AS" w:cs="TH Niramit AS"/>
          <w:sz w:val="32"/>
          <w:szCs w:val="32"/>
          <w:cs/>
        </w:rPr>
        <w:t xml:space="preserve">จัดโครงการฝึกอบรม </w:t>
      </w:r>
      <w:r>
        <w:rPr>
          <w:rFonts w:ascii="TH Niramit AS" w:hAnsi="TH Niramit AS" w:cs="TH Niramit AS"/>
          <w:b/>
          <w:bCs/>
          <w:sz w:val="32"/>
          <w:szCs w:val="32"/>
          <w:cs/>
        </w:rPr>
        <w:t>ศิลปะประดิษฐ์จากกะลามะพร้าว</w:t>
      </w:r>
      <w:r>
        <w:rPr>
          <w:rFonts w:ascii="TH Niramit AS" w:hAnsi="TH Niramit AS" w:cs="TH Niramit AS"/>
          <w:sz w:val="32"/>
          <w:szCs w:val="32"/>
          <w:cs/>
        </w:rPr>
        <w:t xml:space="preserve">  ที่บ้านคุณลุงบุญรวย ณ บ้านเลขที่</w:t>
      </w:r>
      <w:r w:rsidRPr="009412D8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  <w:cs/>
        </w:rPr>
        <w:t xml:space="preserve"> ๓๓/๓   บ้านกลาง  หมู่ที่ ๓  ตำบลท่าวังตาล  อำเภอสารภี  จังหวัดเชียงใหม่ โดย คณลุงบุญรวยเป็นผู้ให้ความรู้ สาธิตขั้นตอนในการทำอย่างละเอียด</w:t>
      </w:r>
    </w:p>
    <w:p w:rsidR="00A70E46" w:rsidRPr="00776857" w:rsidRDefault="00A70E46" w:rsidP="00F3022D">
      <w:pPr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40"/>
          <w:szCs w:val="40"/>
        </w:rPr>
        <w:t xml:space="preserve"> </w:t>
      </w:r>
      <w:r w:rsidRPr="00F237F7">
        <w:rPr>
          <w:rFonts w:ascii="TH Niramit AS" w:hAnsi="TH Niramit AS" w:cs="TH Niramit AS"/>
          <w:noProof/>
          <w:sz w:val="40"/>
          <w:szCs w:val="40"/>
        </w:rPr>
        <w:pict>
          <v:shape id="Picture 59" o:spid="_x0000_i1028" type="#_x0000_t75" style="width:159pt;height:116.25pt;visibility:visible">
            <v:imagedata r:id="rId12" o:title=""/>
          </v:shape>
        </w:pict>
      </w:r>
      <w:r w:rsidRPr="00F237F7">
        <w:rPr>
          <w:rFonts w:ascii="TH Niramit AS" w:hAnsi="TH Niramit AS" w:cs="TH Niramit AS"/>
          <w:noProof/>
          <w:sz w:val="40"/>
          <w:szCs w:val="40"/>
        </w:rPr>
        <w:pict>
          <v:shape id="Picture 66" o:spid="_x0000_i1029" type="#_x0000_t75" style="width:147.75pt;height:114pt;visibility:visible">
            <v:imagedata r:id="rId13" o:title=""/>
          </v:shape>
        </w:pict>
      </w:r>
      <w:r w:rsidRPr="00F237F7">
        <w:rPr>
          <w:rFonts w:ascii="TH Niramit AS" w:hAnsi="TH Niramit AS" w:cs="TH Niramit AS"/>
          <w:noProof/>
          <w:sz w:val="32"/>
          <w:szCs w:val="32"/>
        </w:rPr>
        <w:pict>
          <v:shape id="Picture 77" o:spid="_x0000_i1030" type="#_x0000_t75" style="width:159pt;height:108pt;visibility:visible">
            <v:imagedata r:id="rId14" o:title=""/>
          </v:shape>
        </w:pict>
      </w:r>
    </w:p>
    <w:p w:rsidR="00A70E46" w:rsidRDefault="00A70E46" w:rsidP="00F3022D">
      <w:pPr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โครงการอบรมภูมิปัญญาชาวบ้านผู้สูงอายุ  โดยคุณลุงบุญรวยเป็นผู้ถ่ายทอดภูมิปัญญาให้กับผู้สูงอายุในตำบลท่าวังตาล  เพื่อนำความรู้ที่ได้รับไปใช้ในชีวิตประจำวัน</w:t>
      </w:r>
    </w:p>
    <w:p w:rsidR="00A70E46" w:rsidRDefault="00A70E46" w:rsidP="00F3022D">
      <w:pPr>
        <w:jc w:val="center"/>
        <w:rPr>
          <w:rFonts w:ascii="TH Niramit AS" w:hAnsi="TH Niramit AS" w:cs="TH Niramit AS"/>
          <w:sz w:val="32"/>
          <w:szCs w:val="32"/>
        </w:rPr>
      </w:pPr>
      <w:r w:rsidRPr="00F237F7">
        <w:rPr>
          <w:rFonts w:ascii="TH Niramit AS" w:hAnsi="TH Niramit AS" w:cs="TH Niramit AS"/>
          <w:noProof/>
          <w:sz w:val="32"/>
          <w:szCs w:val="32"/>
        </w:rPr>
        <w:pict>
          <v:shape id="Picture 83" o:spid="_x0000_i1031" type="#_x0000_t75" style="width:5in;height:183pt;visibility:visible">
            <v:imagedata r:id="rId15" o:title=""/>
          </v:shape>
        </w:pict>
      </w:r>
    </w:p>
    <w:p w:rsidR="00A70E46" w:rsidRPr="00776857" w:rsidRDefault="00A70E46" w:rsidP="00F3022D">
      <w:pPr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ร่วมกับเทศบาลตำบลท่าวังตาล  จัดโครงการ พัฒนาศักยภาพผู้สูงอายุตำบลท่าวังตาล ในการพัฒนาภูมิปัญญาท้องถิ่นฝึกอาชีพทำผลิตภัณฑ์จากกะลามะพร้าว ประจำปีงบประมาณ ๒๕๕๔</w:t>
      </w:r>
    </w:p>
    <w:p w:rsidR="00A70E46" w:rsidRPr="00F04C9C" w:rsidRDefault="00A70E46" w:rsidP="00F3022D">
      <w:pPr>
        <w:jc w:val="center"/>
        <w:rPr>
          <w:rFonts w:ascii="TH Niramit AS" w:hAnsi="TH Niramit AS" w:cs="TH Niramit AS"/>
          <w:sz w:val="40"/>
          <w:szCs w:val="40"/>
        </w:rPr>
      </w:pPr>
      <w:r>
        <w:rPr>
          <w:noProof/>
        </w:rPr>
        <w:pict>
          <v:shape id="Picture 12" o:spid="_x0000_s1029" type="#_x0000_t75" alt="Recovered_JPEG Digital Camera_90" style="position:absolute;left:0;text-align:left;margin-left:329.55pt;margin-top:9.95pt;width:115.2pt;height:86.25pt;z-index:251657216;visibility:visible">
            <v:imagedata r:id="rId16" o:title=""/>
          </v:shape>
        </w:pict>
      </w:r>
      <w:r w:rsidRPr="00F237F7">
        <w:rPr>
          <w:rFonts w:ascii="TH Niramit AS" w:hAnsi="TH Niramit AS" w:cs="TH Niramit AS"/>
          <w:noProof/>
          <w:sz w:val="40"/>
          <w:szCs w:val="40"/>
        </w:rPr>
        <w:pict>
          <v:shape id="Picture 86" o:spid="_x0000_i1032" type="#_x0000_t75" style="width:445.5pt;height:290.25pt;visibility:visible">
            <v:imagedata r:id="rId17" o:title=""/>
          </v:shape>
        </w:pict>
      </w:r>
    </w:p>
    <w:p w:rsidR="00A70E46" w:rsidRPr="00BF05FB" w:rsidRDefault="00A70E46" w:rsidP="00F3022D">
      <w:pPr>
        <w:jc w:val="thaiDistribute"/>
        <w:rPr>
          <w:rFonts w:ascii="TH Niramit AS" w:hAnsi="TH Niramit AS" w:cs="TH Niramit AS"/>
          <w:b/>
          <w:bCs/>
          <w:sz w:val="40"/>
          <w:szCs w:val="40"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t>ภาพผลงานต่างๆที่เกิดจากการคิดสร้างสรรค์ในการออกแบบของคุณลุงบุญรวย ในการประดิษฐ์โคมไฟจากกะลามะพร้าว</w:t>
      </w:r>
      <w:r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>
        <w:rPr>
          <w:rFonts w:ascii="TH Niramit AS" w:hAnsi="TH Niramit AS" w:cs="TH Niramit AS"/>
          <w:b/>
          <w:bCs/>
          <w:sz w:val="32"/>
          <w:szCs w:val="32"/>
          <w:cs/>
        </w:rPr>
        <w:t>และผลิตภัณฑ์ต่างๆจากกะลามะพร้าว</w:t>
      </w:r>
    </w:p>
    <w:p w:rsidR="00A70E46" w:rsidRDefault="00A70E46" w:rsidP="00F3022D">
      <w:pPr>
        <w:rPr>
          <w:rFonts w:ascii="TH Niramit AS" w:hAnsi="TH Niramit AS" w:cs="TH Niramit AS"/>
          <w:sz w:val="40"/>
          <w:szCs w:val="40"/>
        </w:rPr>
      </w:pPr>
      <w:r w:rsidRPr="00F237F7">
        <w:rPr>
          <w:rFonts w:ascii="TH Niramit AS" w:hAnsi="TH Niramit AS" w:cs="TH Niramit AS"/>
          <w:noProof/>
          <w:sz w:val="40"/>
          <w:szCs w:val="40"/>
        </w:rPr>
        <w:pict>
          <v:shape id="Picture 91" o:spid="_x0000_i1033" type="#_x0000_t75" style="width:508.5pt;height:678pt;visibility:visible">
            <v:imagedata r:id="rId18" o:title=""/>
          </v:shape>
        </w:pict>
      </w:r>
    </w:p>
    <w:p w:rsidR="00A70E46" w:rsidRDefault="00A70E46" w:rsidP="00F3022D">
      <w:pPr>
        <w:rPr>
          <w:rFonts w:ascii="TH Niramit AS" w:hAnsi="TH Niramit AS" w:cs="TH Niramit AS"/>
          <w:sz w:val="40"/>
          <w:szCs w:val="40"/>
        </w:rPr>
      </w:pPr>
      <w:r w:rsidRPr="00F237F7">
        <w:rPr>
          <w:rFonts w:ascii="TH Niramit AS" w:hAnsi="TH Niramit AS" w:cs="TH Niramit AS"/>
          <w:noProof/>
          <w:sz w:val="40"/>
          <w:szCs w:val="40"/>
        </w:rPr>
        <w:pict>
          <v:shape id="Picture 97" o:spid="_x0000_i1034" type="#_x0000_t75" style="width:508.5pt;height:700.5pt;visibility:visible">
            <v:imagedata r:id="rId19" o:title=""/>
          </v:shape>
        </w:pict>
      </w:r>
    </w:p>
    <w:p w:rsidR="00A70E46" w:rsidRDefault="00A70E46" w:rsidP="00F3022D">
      <w:pPr>
        <w:rPr>
          <w:rFonts w:ascii="TH Niramit AS" w:hAnsi="TH Niramit AS" w:cs="TH Niramit AS"/>
          <w:sz w:val="40"/>
          <w:szCs w:val="40"/>
        </w:rPr>
      </w:pPr>
      <w:r w:rsidRPr="00F237F7">
        <w:rPr>
          <w:rFonts w:ascii="TH Niramit AS" w:hAnsi="TH Niramit AS" w:cs="TH Niramit AS"/>
          <w:noProof/>
          <w:sz w:val="40"/>
          <w:szCs w:val="40"/>
        </w:rPr>
        <w:pict>
          <v:shape id="Picture 98" o:spid="_x0000_i1035" type="#_x0000_t75" style="width:510pt;height:696.75pt;visibility:visible">
            <v:imagedata r:id="rId20" o:title=""/>
          </v:shape>
        </w:pict>
      </w:r>
    </w:p>
    <w:p w:rsidR="00A70E46" w:rsidRDefault="00A70E46" w:rsidP="00F3022D">
      <w:pPr>
        <w:rPr>
          <w:rFonts w:ascii="TH Niramit AS" w:hAnsi="TH Niramit AS" w:cs="TH Niramit AS"/>
          <w:sz w:val="40"/>
          <w:szCs w:val="40"/>
        </w:rPr>
      </w:pPr>
    </w:p>
    <w:p w:rsidR="00A70E46" w:rsidRPr="00F04C9C" w:rsidRDefault="00A70E46" w:rsidP="00F3022D">
      <w:pPr>
        <w:rPr>
          <w:rFonts w:ascii="TH Niramit AS" w:hAnsi="TH Niramit AS" w:cs="TH Niramit AS"/>
          <w:sz w:val="40"/>
          <w:szCs w:val="40"/>
        </w:rPr>
      </w:pPr>
      <w:r w:rsidRPr="00F237F7">
        <w:rPr>
          <w:rFonts w:ascii="TH Niramit AS" w:hAnsi="TH Niramit AS" w:cs="TH Niramit AS"/>
          <w:noProof/>
          <w:sz w:val="40"/>
          <w:szCs w:val="40"/>
        </w:rPr>
        <w:pict>
          <v:shape id="Picture 92" o:spid="_x0000_i1036" type="#_x0000_t75" style="width:507.75pt;height:624.75pt;visibility:visible">
            <v:imagedata r:id="rId21" o:title=""/>
          </v:shape>
        </w:pict>
      </w:r>
    </w:p>
    <w:p w:rsidR="00A70E46" w:rsidRDefault="00A70E46" w:rsidP="006016C0">
      <w:pPr>
        <w:spacing w:after="0"/>
        <w:rPr>
          <w:rFonts w:ascii="TH Niramit AS" w:hAnsi="TH Niramit AS" w:cs="TH Niramit AS"/>
          <w:b/>
          <w:bCs/>
          <w:sz w:val="32"/>
          <w:szCs w:val="32"/>
        </w:rPr>
      </w:pPr>
    </w:p>
    <w:p w:rsidR="00A70E46" w:rsidRPr="00D37A72" w:rsidRDefault="00A70E46" w:rsidP="006016C0">
      <w:pPr>
        <w:spacing w:after="0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F237F7">
        <w:rPr>
          <w:rFonts w:ascii="TH Niramit AS" w:hAnsi="TH Niramit AS" w:cs="TH Niramit AS"/>
          <w:noProof/>
          <w:sz w:val="40"/>
          <w:szCs w:val="40"/>
        </w:rPr>
        <w:pict>
          <v:shape id="_x0000_i1037" type="#_x0000_t75" style="width:507.75pt;height:624.75pt;visibility:visible">
            <v:imagedata r:id="rId21" o:title=""/>
          </v:shape>
        </w:pict>
      </w:r>
    </w:p>
    <w:p w:rsidR="00A70E46" w:rsidRDefault="00A70E46" w:rsidP="00663275">
      <w:pPr>
        <w:spacing w:after="0"/>
        <w:rPr>
          <w:cs/>
        </w:rPr>
      </w:pPr>
    </w:p>
    <w:sectPr w:rsidR="00A70E46" w:rsidSect="0026666C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/>
      <w:pgMar w:top="1440" w:right="796" w:bottom="1440" w:left="1440" w:header="283" w:footer="708" w:gutter="0"/>
      <w:pgNumType w:fmt="thaiNumbers"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70E46" w:rsidRDefault="00A70E46" w:rsidP="00495EE4">
      <w:pPr>
        <w:spacing w:after="0" w:line="240" w:lineRule="auto"/>
      </w:pPr>
      <w:r>
        <w:separator/>
      </w:r>
    </w:p>
  </w:endnote>
  <w:endnote w:type="continuationSeparator" w:id="0">
    <w:p w:rsidR="00A70E46" w:rsidRDefault="00A70E46" w:rsidP="00495E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AngsanaNew">
    <w:altName w:val="Microsoft JhengHei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0E46" w:rsidRDefault="00A70E46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0E46" w:rsidRDefault="00A70E46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0E46" w:rsidRDefault="00A70E46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70E46" w:rsidRDefault="00A70E46" w:rsidP="00495EE4">
      <w:pPr>
        <w:spacing w:after="0" w:line="240" w:lineRule="auto"/>
      </w:pPr>
      <w:r>
        <w:separator/>
      </w:r>
    </w:p>
  </w:footnote>
  <w:footnote w:type="continuationSeparator" w:id="0">
    <w:p w:rsidR="00A70E46" w:rsidRDefault="00A70E46" w:rsidP="00495E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0E46" w:rsidRDefault="00A70E46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0E46" w:rsidRPr="00BD48B9" w:rsidRDefault="00A70E46">
    <w:pPr>
      <w:pStyle w:val="Header"/>
      <w:jc w:val="right"/>
      <w:rPr>
        <w:sz w:val="32"/>
        <w:szCs w:val="32"/>
      </w:rPr>
    </w:pPr>
    <w:r w:rsidRPr="00BD48B9">
      <w:rPr>
        <w:sz w:val="32"/>
        <w:szCs w:val="32"/>
      </w:rPr>
      <w:fldChar w:fldCharType="begin"/>
    </w:r>
    <w:r w:rsidRPr="00BD48B9">
      <w:rPr>
        <w:sz w:val="32"/>
        <w:szCs w:val="32"/>
      </w:rPr>
      <w:instrText xml:space="preserve"> PAGE   \* MERGEFORMAT </w:instrText>
    </w:r>
    <w:r w:rsidRPr="00BD48B9">
      <w:rPr>
        <w:sz w:val="32"/>
        <w:szCs w:val="32"/>
      </w:rPr>
      <w:fldChar w:fldCharType="separate"/>
    </w:r>
    <w:r w:rsidRPr="00646F60">
      <w:rPr>
        <w:rFonts w:ascii="Cordia New" w:hAnsi="Cordia New" w:cs="Cordia New"/>
        <w:noProof/>
        <w:sz w:val="32"/>
        <w:szCs w:val="32"/>
        <w:cs/>
        <w:lang w:val="th-TH"/>
      </w:rPr>
      <w:t>๑</w:t>
    </w:r>
    <w:r w:rsidRPr="00BD48B9">
      <w:rPr>
        <w:sz w:val="32"/>
        <w:szCs w:val="32"/>
      </w:rPr>
      <w:fldChar w:fldCharType="end"/>
    </w:r>
  </w:p>
  <w:p w:rsidR="00A70E46" w:rsidRDefault="00A70E46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0E46" w:rsidRDefault="00A70E4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B85BD9"/>
    <w:multiLevelType w:val="hybridMultilevel"/>
    <w:tmpl w:val="9B6AD788"/>
    <w:lvl w:ilvl="0" w:tplc="E042D63E">
      <w:start w:val="1"/>
      <w:numFmt w:val="thaiNumbers"/>
      <w:lvlText w:val="%1)"/>
      <w:lvlJc w:val="left"/>
      <w:pPr>
        <w:ind w:left="1080" w:hanging="360"/>
      </w:pPr>
      <w:rPr>
        <w:rFonts w:ascii="Times New Roman" w:hAnsi="Times New Roman" w:cs="Times New Roman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">
    <w:nsid w:val="7E2C345A"/>
    <w:multiLevelType w:val="hybridMultilevel"/>
    <w:tmpl w:val="93246BFC"/>
    <w:lvl w:ilvl="0" w:tplc="AEB25B58">
      <w:start w:val="1"/>
      <w:numFmt w:val="thaiNumbers"/>
      <w:lvlText w:val="%1)"/>
      <w:lvlJc w:val="left"/>
      <w:pPr>
        <w:ind w:left="1080" w:hanging="360"/>
      </w:pPr>
      <w:rPr>
        <w:rFonts w:ascii="Times New Roman" w:hAnsi="Times New Roman" w:cs="Times New Roman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F15AE"/>
    <w:rsid w:val="00031646"/>
    <w:rsid w:val="000C0449"/>
    <w:rsid w:val="00100329"/>
    <w:rsid w:val="00156B26"/>
    <w:rsid w:val="00191790"/>
    <w:rsid w:val="001C0B0A"/>
    <w:rsid w:val="001F15AE"/>
    <w:rsid w:val="0020173D"/>
    <w:rsid w:val="0026666C"/>
    <w:rsid w:val="002B20C3"/>
    <w:rsid w:val="002E36EA"/>
    <w:rsid w:val="00301811"/>
    <w:rsid w:val="00304F49"/>
    <w:rsid w:val="00370555"/>
    <w:rsid w:val="003C28EB"/>
    <w:rsid w:val="003C644C"/>
    <w:rsid w:val="004006D9"/>
    <w:rsid w:val="0046297B"/>
    <w:rsid w:val="00481A69"/>
    <w:rsid w:val="00495EE4"/>
    <w:rsid w:val="004D28EB"/>
    <w:rsid w:val="004E03EF"/>
    <w:rsid w:val="004F1162"/>
    <w:rsid w:val="005052B2"/>
    <w:rsid w:val="005057F9"/>
    <w:rsid w:val="00527A85"/>
    <w:rsid w:val="005438BE"/>
    <w:rsid w:val="005440DB"/>
    <w:rsid w:val="00561C5F"/>
    <w:rsid w:val="005E6C0B"/>
    <w:rsid w:val="006016C0"/>
    <w:rsid w:val="00626CF6"/>
    <w:rsid w:val="00646F60"/>
    <w:rsid w:val="00663275"/>
    <w:rsid w:val="006E44C2"/>
    <w:rsid w:val="00725689"/>
    <w:rsid w:val="00755992"/>
    <w:rsid w:val="00767C50"/>
    <w:rsid w:val="00776857"/>
    <w:rsid w:val="008110D7"/>
    <w:rsid w:val="008801A0"/>
    <w:rsid w:val="008E0020"/>
    <w:rsid w:val="008E4C38"/>
    <w:rsid w:val="00904297"/>
    <w:rsid w:val="009412D8"/>
    <w:rsid w:val="009704A5"/>
    <w:rsid w:val="00971220"/>
    <w:rsid w:val="009A1A30"/>
    <w:rsid w:val="009D2F49"/>
    <w:rsid w:val="009E6A86"/>
    <w:rsid w:val="00A4734B"/>
    <w:rsid w:val="00A70E46"/>
    <w:rsid w:val="00A8410F"/>
    <w:rsid w:val="00AA2FC2"/>
    <w:rsid w:val="00AC06D6"/>
    <w:rsid w:val="00B021CD"/>
    <w:rsid w:val="00BD48B9"/>
    <w:rsid w:val="00BF05FB"/>
    <w:rsid w:val="00C05284"/>
    <w:rsid w:val="00C62325"/>
    <w:rsid w:val="00CD6D49"/>
    <w:rsid w:val="00D27A67"/>
    <w:rsid w:val="00D37A72"/>
    <w:rsid w:val="00D704C8"/>
    <w:rsid w:val="00DD4599"/>
    <w:rsid w:val="00E23FFE"/>
    <w:rsid w:val="00E76F42"/>
    <w:rsid w:val="00E807DF"/>
    <w:rsid w:val="00EC7AA2"/>
    <w:rsid w:val="00F04C9C"/>
    <w:rsid w:val="00F20B69"/>
    <w:rsid w:val="00F237F7"/>
    <w:rsid w:val="00F3022D"/>
    <w:rsid w:val="00F93436"/>
    <w:rsid w:val="00FB4FA8"/>
    <w:rsid w:val="00FD7706"/>
    <w:rsid w:val="00FF20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Angsana New"/>
        <w:sz w:val="22"/>
        <w:szCs w:val="28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06D9"/>
    <w:pPr>
      <w:spacing w:after="200" w:line="276" w:lineRule="auto"/>
    </w:pPr>
    <w:rPr>
      <w:rFonts w:eastAsia="Times New Roman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">
    <w:name w:val="รายการย่อหน้า1"/>
    <w:basedOn w:val="Normal"/>
    <w:uiPriority w:val="99"/>
    <w:rsid w:val="00663275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495EE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495EE4"/>
    <w:rPr>
      <w:rFonts w:eastAsia="Times New Roman" w:cs="Times New Roman"/>
      <w:sz w:val="28"/>
      <w:szCs w:val="28"/>
    </w:rPr>
  </w:style>
  <w:style w:type="paragraph" w:styleId="Footer">
    <w:name w:val="footer"/>
    <w:basedOn w:val="Normal"/>
    <w:link w:val="FooterChar"/>
    <w:uiPriority w:val="99"/>
    <w:rsid w:val="00495EE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495EE4"/>
    <w:rPr>
      <w:rFonts w:eastAsia="Times New Roman" w:cs="Times New Roman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4</TotalTime>
  <Pages>12</Pages>
  <Words>1485</Words>
  <Characters>8466</Characters>
  <Application>Microsoft Office Outlook</Application>
  <DocSecurity>0</DocSecurity>
  <Lines>0</Lines>
  <Paragraphs>0</Paragraphs>
  <ScaleCrop>false</ScaleCrop>
  <Company>Microsoft Corporation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แบบสำรวจข้อมูลภูมิปัญญาท้องถิ่น</dc:title>
  <dc:subject/>
  <dc:creator>Corporate Edition</dc:creator>
  <cp:keywords/>
  <dc:description/>
  <cp:lastModifiedBy>ACER</cp:lastModifiedBy>
  <cp:revision>5</cp:revision>
  <dcterms:created xsi:type="dcterms:W3CDTF">2012-02-04T03:40:00Z</dcterms:created>
  <dcterms:modified xsi:type="dcterms:W3CDTF">2012-02-10T07:25:00Z</dcterms:modified>
</cp:coreProperties>
</file>